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130" w:rsidRPr="00C04BB6" w:rsidRDefault="00170130" w:rsidP="00847FEE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C04BB6">
        <w:rPr>
          <w:rFonts w:ascii="Times New Roman" w:hAnsi="Times New Roman"/>
          <w:bCs/>
          <w:color w:val="000000"/>
          <w:sz w:val="24"/>
          <w:szCs w:val="24"/>
        </w:rPr>
        <w:t>униципальное бюджетное общеобразовательное учреждение</w:t>
      </w:r>
    </w:p>
    <w:p w:rsidR="00170130" w:rsidRPr="00C04BB6" w:rsidRDefault="00170130" w:rsidP="00847FEE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C04BB6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170130" w:rsidRPr="00C04BB6" w:rsidRDefault="00170130" w:rsidP="00847FEE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C04BB6">
        <w:rPr>
          <w:rFonts w:ascii="Times New Roman" w:hAnsi="Times New Roman"/>
          <w:bCs/>
          <w:color w:val="000000"/>
          <w:sz w:val="24"/>
          <w:szCs w:val="24"/>
        </w:rPr>
        <w:t>Корсаковского городского округа Сахалинской области</w:t>
      </w:r>
    </w:p>
    <w:p w:rsidR="00170130" w:rsidRPr="00C04BB6" w:rsidRDefault="00170130" w:rsidP="00847FEE">
      <w:pPr>
        <w:shd w:val="clear" w:color="auto" w:fill="FFFFFF"/>
        <w:spacing w:after="0" w:line="240" w:lineRule="auto"/>
        <w:ind w:left="538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70130" w:rsidRPr="00C04BB6" w:rsidRDefault="00170130" w:rsidP="00847FEE">
      <w:pPr>
        <w:shd w:val="clear" w:color="auto" w:fill="FFFFFF"/>
        <w:spacing w:after="0" w:line="240" w:lineRule="auto"/>
        <w:ind w:left="5387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491" w:type="dxa"/>
        <w:tblInd w:w="-176" w:type="dxa"/>
        <w:tblLook w:val="00A0"/>
      </w:tblPr>
      <w:tblGrid>
        <w:gridCol w:w="3073"/>
        <w:gridCol w:w="3874"/>
        <w:gridCol w:w="3544"/>
      </w:tblGrid>
      <w:tr w:rsidR="00170130" w:rsidRPr="006268E8" w:rsidTr="00A0795A">
        <w:tc>
          <w:tcPr>
            <w:tcW w:w="3073" w:type="dxa"/>
          </w:tcPr>
          <w:p w:rsidR="00170130" w:rsidRPr="006268E8" w:rsidRDefault="00170130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РАССМОТРЕНА</w:t>
            </w:r>
          </w:p>
          <w:p w:rsidR="00170130" w:rsidRPr="006268E8" w:rsidRDefault="00170130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170130" w:rsidRPr="006268E8" w:rsidRDefault="00170130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</w:t>
            </w:r>
          </w:p>
          <w:p w:rsidR="00170130" w:rsidRPr="006268E8" w:rsidRDefault="00170130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«__» августа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6268E8">
                <w:rPr>
                  <w:rFonts w:ascii="Times New Roman" w:hAnsi="Times New Roman"/>
                  <w:color w:val="000000"/>
                  <w:sz w:val="24"/>
                  <w:szCs w:val="24"/>
                </w:rPr>
                <w:t>2014 г</w:t>
              </w:r>
            </w:smartTag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170130" w:rsidRPr="006268E8" w:rsidRDefault="00170130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170130" w:rsidRPr="006268E8" w:rsidRDefault="00170130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170130" w:rsidRPr="006268E8" w:rsidRDefault="00170130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</w:t>
            </w:r>
          </w:p>
          <w:p w:rsidR="00170130" w:rsidRPr="006268E8" w:rsidRDefault="00170130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74" w:type="dxa"/>
          </w:tcPr>
          <w:p w:rsidR="00170130" w:rsidRPr="006268E8" w:rsidRDefault="00170130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>ПРИНЯТА</w:t>
            </w:r>
          </w:p>
          <w:p w:rsidR="00170130" w:rsidRPr="006268E8" w:rsidRDefault="00170130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170130" w:rsidRPr="006268E8" w:rsidRDefault="00170130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«29» августа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6268E8">
                <w:rPr>
                  <w:rFonts w:ascii="Times New Roman" w:hAnsi="Times New Roman"/>
                  <w:color w:val="000000"/>
                  <w:sz w:val="24"/>
                  <w:szCs w:val="24"/>
                </w:rPr>
                <w:t>2014 г</w:t>
              </w:r>
            </w:smartTag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170130" w:rsidRPr="006268E8" w:rsidRDefault="00170130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170130" w:rsidRPr="006268E8" w:rsidRDefault="00170130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170130" w:rsidRPr="006268E8" w:rsidRDefault="00170130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  <w:tc>
          <w:tcPr>
            <w:tcW w:w="3544" w:type="dxa"/>
          </w:tcPr>
          <w:p w:rsidR="00170130" w:rsidRPr="006268E8" w:rsidRDefault="00170130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>УТВЕРЖДЕНА</w:t>
            </w:r>
          </w:p>
          <w:p w:rsidR="00170130" w:rsidRPr="006268E8" w:rsidRDefault="00170130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приказом директора  </w:t>
            </w:r>
          </w:p>
          <w:p w:rsidR="00170130" w:rsidRPr="006268E8" w:rsidRDefault="00170130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>МБОУ «СОШ № 4»</w:t>
            </w:r>
          </w:p>
          <w:p w:rsidR="00170130" w:rsidRPr="006268E8" w:rsidRDefault="00170130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>Директор школы</w:t>
            </w:r>
          </w:p>
          <w:p w:rsidR="00170130" w:rsidRPr="006268E8" w:rsidRDefault="00170130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___________ Осотова Е.П.                           </w:t>
            </w:r>
          </w:p>
          <w:p w:rsidR="00170130" w:rsidRPr="006268E8" w:rsidRDefault="00170130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>приказ №____________</w:t>
            </w:r>
          </w:p>
          <w:p w:rsidR="00170130" w:rsidRPr="006268E8" w:rsidRDefault="00170130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color w:val="000000"/>
                <w:sz w:val="24"/>
                <w:szCs w:val="24"/>
              </w:rPr>
              <w:t>от «     »__________2014 г.</w:t>
            </w:r>
          </w:p>
          <w:p w:rsidR="00170130" w:rsidRPr="006268E8" w:rsidRDefault="00170130" w:rsidP="00A0795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70130" w:rsidRPr="00C04BB6" w:rsidRDefault="00170130" w:rsidP="00847FEE">
      <w:pPr>
        <w:keepNext/>
        <w:snapToGrid w:val="0"/>
        <w:spacing w:after="0" w:line="240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</w:p>
    <w:p w:rsidR="00170130" w:rsidRPr="00C04BB6" w:rsidRDefault="00170130" w:rsidP="00847FEE">
      <w:pPr>
        <w:keepNext/>
        <w:tabs>
          <w:tab w:val="left" w:pos="0"/>
        </w:tabs>
        <w:snapToGrid w:val="0"/>
        <w:spacing w:after="0" w:line="240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</w:p>
    <w:p w:rsidR="00170130" w:rsidRPr="00C04BB6" w:rsidRDefault="00170130" w:rsidP="00847FEE">
      <w:pPr>
        <w:keepNext/>
        <w:tabs>
          <w:tab w:val="left" w:pos="0"/>
        </w:tabs>
        <w:snapToGrid w:val="0"/>
        <w:spacing w:after="0" w:line="240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</w:p>
    <w:p w:rsidR="00170130" w:rsidRPr="00C04BB6" w:rsidRDefault="00170130" w:rsidP="00847FEE">
      <w:pPr>
        <w:keepNext/>
        <w:tabs>
          <w:tab w:val="left" w:pos="0"/>
        </w:tabs>
        <w:snapToGrid w:val="0"/>
        <w:spacing w:after="0" w:line="240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</w:p>
    <w:p w:rsidR="00170130" w:rsidRPr="00C04BB6" w:rsidRDefault="00170130" w:rsidP="00847FEE">
      <w:pPr>
        <w:keepNext/>
        <w:tabs>
          <w:tab w:val="left" w:pos="0"/>
        </w:tabs>
        <w:snapToGrid w:val="0"/>
        <w:spacing w:after="0" w:line="240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</w:p>
    <w:p w:rsidR="00170130" w:rsidRPr="00C04BB6" w:rsidRDefault="00170130" w:rsidP="00847FEE">
      <w:pPr>
        <w:keepNext/>
        <w:tabs>
          <w:tab w:val="left" w:pos="0"/>
        </w:tabs>
        <w:snapToGrid w:val="0"/>
        <w:spacing w:after="0" w:line="240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</w:p>
    <w:p w:rsidR="00170130" w:rsidRPr="00C04BB6" w:rsidRDefault="00170130" w:rsidP="00847FEE">
      <w:pPr>
        <w:keepNext/>
        <w:tabs>
          <w:tab w:val="left" w:pos="0"/>
        </w:tabs>
        <w:snapToGri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РАБОЧАЯ  ПРОГРАММА</w:t>
      </w:r>
    </w:p>
    <w:p w:rsidR="00170130" w:rsidRPr="00C04BB6" w:rsidRDefault="00170130" w:rsidP="00847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0130" w:rsidRPr="00C04BB6" w:rsidRDefault="00170130" w:rsidP="00847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0130" w:rsidRPr="00C04BB6" w:rsidRDefault="00170130" w:rsidP="00847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0130" w:rsidRPr="00C04BB6" w:rsidRDefault="00170130" w:rsidP="00847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0130" w:rsidRPr="00C04BB6" w:rsidRDefault="00170130" w:rsidP="00847FE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04BB6">
        <w:rPr>
          <w:rFonts w:ascii="Times New Roman" w:hAnsi="Times New Roman"/>
          <w:bCs/>
          <w:color w:val="000000"/>
          <w:sz w:val="24"/>
          <w:szCs w:val="24"/>
        </w:rPr>
        <w:t>по    ____________________</w:t>
      </w:r>
      <w:r w:rsidRPr="00C04BB6">
        <w:rPr>
          <w:rFonts w:ascii="Times New Roman" w:hAnsi="Times New Roman"/>
          <w:b/>
          <w:bCs/>
          <w:color w:val="000000"/>
          <w:sz w:val="24"/>
          <w:szCs w:val="24"/>
        </w:rPr>
        <w:t>Русскому языку</w:t>
      </w:r>
      <w:r w:rsidRPr="00C04BB6">
        <w:rPr>
          <w:rFonts w:ascii="Times New Roman" w:hAnsi="Times New Roman"/>
          <w:bCs/>
          <w:color w:val="000000"/>
          <w:sz w:val="24"/>
          <w:szCs w:val="24"/>
        </w:rPr>
        <w:t>______________________________</w:t>
      </w:r>
    </w:p>
    <w:p w:rsidR="00170130" w:rsidRPr="00C04BB6" w:rsidRDefault="00170130" w:rsidP="00847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0130" w:rsidRPr="00C04BB6" w:rsidRDefault="00170130" w:rsidP="00847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0130" w:rsidRPr="00C04BB6" w:rsidRDefault="00170130" w:rsidP="00847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0130" w:rsidRPr="00C04BB6" w:rsidRDefault="00170130" w:rsidP="00847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уровень образования (класс):     </w:t>
      </w:r>
      <w:r w:rsidRPr="00C04BB6">
        <w:rPr>
          <w:rFonts w:ascii="Times New Roman" w:hAnsi="Times New Roman"/>
          <w:b/>
          <w:sz w:val="24"/>
          <w:szCs w:val="24"/>
        </w:rPr>
        <w:t>6-9 класс (основное общее образование)</w:t>
      </w:r>
    </w:p>
    <w:p w:rsidR="00170130" w:rsidRPr="00C04BB6" w:rsidRDefault="00170130" w:rsidP="00847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0130" w:rsidRPr="00C04BB6" w:rsidRDefault="00170130" w:rsidP="00847FE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количество часов: 5 класс - </w:t>
      </w:r>
      <w:r w:rsidRPr="00C04BB6">
        <w:rPr>
          <w:rFonts w:ascii="Times New Roman" w:hAnsi="Times New Roman"/>
          <w:b/>
          <w:sz w:val="24"/>
          <w:szCs w:val="24"/>
        </w:rPr>
        <w:t>всего 210 часов; в неделю 6 часов;</w:t>
      </w:r>
    </w:p>
    <w:p w:rsidR="00170130" w:rsidRPr="00C04BB6" w:rsidRDefault="00170130" w:rsidP="00847FE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6 класс - </w:t>
      </w:r>
      <w:r w:rsidRPr="00C04BB6">
        <w:rPr>
          <w:rFonts w:ascii="Times New Roman" w:hAnsi="Times New Roman"/>
          <w:b/>
          <w:sz w:val="24"/>
          <w:szCs w:val="24"/>
        </w:rPr>
        <w:t>всего 210 часов; в неделю 6 часов;</w:t>
      </w:r>
    </w:p>
    <w:p w:rsidR="00170130" w:rsidRPr="00C04BB6" w:rsidRDefault="00170130" w:rsidP="00847FE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7 класс - </w:t>
      </w:r>
      <w:r w:rsidRPr="00C04BB6">
        <w:rPr>
          <w:rFonts w:ascii="Times New Roman" w:hAnsi="Times New Roman"/>
          <w:b/>
          <w:sz w:val="24"/>
          <w:szCs w:val="24"/>
        </w:rPr>
        <w:t xml:space="preserve">всего 140 часов; в неделю 4 часа;      </w:t>
      </w:r>
    </w:p>
    <w:p w:rsidR="00170130" w:rsidRPr="00C04BB6" w:rsidRDefault="00170130" w:rsidP="00847FE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8 класс - </w:t>
      </w:r>
      <w:r w:rsidRPr="00C04BB6">
        <w:rPr>
          <w:rFonts w:ascii="Times New Roman" w:hAnsi="Times New Roman"/>
          <w:b/>
          <w:sz w:val="24"/>
          <w:szCs w:val="24"/>
        </w:rPr>
        <w:t>всего 105 часов; в неделю 3 часа;</w:t>
      </w:r>
    </w:p>
    <w:p w:rsidR="00170130" w:rsidRPr="00C04BB6" w:rsidRDefault="00170130" w:rsidP="00847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9 класс - </w:t>
      </w:r>
      <w:r w:rsidRPr="00C04BB6">
        <w:rPr>
          <w:rFonts w:ascii="Times New Roman" w:hAnsi="Times New Roman"/>
          <w:b/>
          <w:sz w:val="24"/>
          <w:szCs w:val="24"/>
        </w:rPr>
        <w:t>всего 68 часов; в неделю 2 часа.</w:t>
      </w:r>
    </w:p>
    <w:p w:rsidR="00170130" w:rsidRPr="00C04BB6" w:rsidRDefault="00170130" w:rsidP="00847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0130" w:rsidRPr="00C04BB6" w:rsidRDefault="00170130" w:rsidP="00847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0130" w:rsidRPr="00C04BB6" w:rsidRDefault="00170130" w:rsidP="00847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срок реализации:  5 лет</w:t>
      </w:r>
    </w:p>
    <w:p w:rsidR="00170130" w:rsidRPr="00C04BB6" w:rsidRDefault="00170130" w:rsidP="00847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0130" w:rsidRPr="00C04BB6" w:rsidRDefault="00170130" w:rsidP="00847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используемый УМК:</w:t>
      </w:r>
    </w:p>
    <w:p w:rsidR="00170130" w:rsidRPr="00C04BB6" w:rsidRDefault="00170130" w:rsidP="00847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Программа:</w:t>
      </w:r>
      <w:r>
        <w:rPr>
          <w:rFonts w:ascii="Times New Roman" w:hAnsi="Times New Roman"/>
          <w:sz w:val="24"/>
          <w:szCs w:val="24"/>
        </w:rPr>
        <w:t>Программа</w:t>
      </w:r>
      <w:r w:rsidRPr="00C04BB6">
        <w:rPr>
          <w:rFonts w:ascii="Times New Roman" w:hAnsi="Times New Roman"/>
          <w:sz w:val="24"/>
          <w:szCs w:val="24"/>
        </w:rPr>
        <w:t xml:space="preserve"> по русскому языку для общеобразовательных учреждений. 5-9 классы. /Автор-составитель</w:t>
      </w:r>
      <w:r>
        <w:rPr>
          <w:rFonts w:ascii="Times New Roman" w:hAnsi="Times New Roman"/>
          <w:sz w:val="24"/>
          <w:szCs w:val="24"/>
        </w:rPr>
        <w:t>: М.Т. Баранов</w:t>
      </w:r>
      <w:r w:rsidRPr="00C04BB6">
        <w:rPr>
          <w:rFonts w:ascii="Times New Roman" w:hAnsi="Times New Roman"/>
          <w:sz w:val="24"/>
          <w:szCs w:val="24"/>
        </w:rPr>
        <w:t>– М.:</w:t>
      </w:r>
      <w:r>
        <w:rPr>
          <w:rFonts w:ascii="Times New Roman" w:hAnsi="Times New Roman"/>
          <w:sz w:val="24"/>
          <w:szCs w:val="24"/>
        </w:rPr>
        <w:t>Просвещение, 2011</w:t>
      </w:r>
      <w:r w:rsidRPr="00C04BB6">
        <w:rPr>
          <w:rFonts w:ascii="Times New Roman" w:hAnsi="Times New Roman"/>
          <w:sz w:val="24"/>
          <w:szCs w:val="24"/>
        </w:rPr>
        <w:t xml:space="preserve"> и учебника:</w:t>
      </w:r>
      <w:r>
        <w:rPr>
          <w:rFonts w:ascii="Times New Roman" w:hAnsi="Times New Roman"/>
          <w:sz w:val="24"/>
          <w:szCs w:val="24"/>
        </w:rPr>
        <w:t>М.Т. Баранов</w:t>
      </w:r>
      <w:r w:rsidRPr="00C04BB6">
        <w:rPr>
          <w:rFonts w:ascii="Times New Roman" w:hAnsi="Times New Roman"/>
          <w:sz w:val="24"/>
          <w:szCs w:val="24"/>
        </w:rPr>
        <w:t xml:space="preserve">. Русский язык. </w:t>
      </w:r>
      <w:r w:rsidRPr="00C04BB6">
        <w:rPr>
          <w:rFonts w:ascii="Times New Roman" w:hAnsi="Times New Roman"/>
          <w:b/>
          <w:sz w:val="24"/>
          <w:szCs w:val="24"/>
        </w:rPr>
        <w:t>Учебник:</w:t>
      </w:r>
      <w:r>
        <w:rPr>
          <w:rFonts w:ascii="Times New Roman" w:hAnsi="Times New Roman"/>
          <w:sz w:val="24"/>
          <w:szCs w:val="24"/>
        </w:rPr>
        <w:t>М.Т. Баранов</w:t>
      </w:r>
    </w:p>
    <w:p w:rsidR="00170130" w:rsidRPr="00C04BB6" w:rsidRDefault="00170130" w:rsidP="00847FE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70130" w:rsidRPr="00EB3A26" w:rsidRDefault="00170130" w:rsidP="00847FE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Разработчик </w:t>
      </w:r>
      <w:r w:rsidRPr="00C04BB6">
        <w:rPr>
          <w:rFonts w:ascii="Times New Roman" w:hAnsi="Times New Roman"/>
          <w:color w:val="000000"/>
          <w:sz w:val="24"/>
          <w:szCs w:val="24"/>
        </w:rPr>
        <w:t xml:space="preserve"> рабочей программы:</w:t>
      </w:r>
      <w:r>
        <w:rPr>
          <w:rFonts w:ascii="Times New Roman" w:hAnsi="Times New Roman"/>
          <w:color w:val="000000"/>
          <w:sz w:val="24"/>
          <w:szCs w:val="24"/>
        </w:rPr>
        <w:t xml:space="preserve"> Ширефина О.Л., учитель русского языка и литературы</w:t>
      </w:r>
    </w:p>
    <w:p w:rsidR="00170130" w:rsidRPr="00C04BB6" w:rsidRDefault="00170130" w:rsidP="00847FEE">
      <w:pPr>
        <w:tabs>
          <w:tab w:val="left" w:pos="436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0130" w:rsidRPr="00C04BB6" w:rsidRDefault="00170130" w:rsidP="00847FEE">
      <w:pPr>
        <w:tabs>
          <w:tab w:val="left" w:pos="436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0130" w:rsidRPr="00C04BB6" w:rsidRDefault="00170130" w:rsidP="00847FEE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Корсаков</w:t>
      </w:r>
    </w:p>
    <w:p w:rsidR="00170130" w:rsidRPr="00C04BB6" w:rsidRDefault="00170130" w:rsidP="00847FEE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2014</w:t>
      </w:r>
    </w:p>
    <w:p w:rsidR="00170130" w:rsidRDefault="00170130" w:rsidP="00847FEE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170130" w:rsidRDefault="00170130" w:rsidP="00847FEE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170130" w:rsidRDefault="00170130" w:rsidP="00847FEE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170130" w:rsidRPr="00C04BB6" w:rsidRDefault="00170130" w:rsidP="00847FEE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170130" w:rsidRPr="00C04BB6" w:rsidRDefault="00170130" w:rsidP="00847FEE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170130" w:rsidRPr="00C04BB6" w:rsidRDefault="00170130" w:rsidP="00847FEE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          Рабочая программа учебного предмета «Русский язык» основного общего образования соответствует Государственному образовательному стандарту по русскому языку, разработанному Министерством образования РФ (2004 год), и создана на основе авторской программы </w:t>
      </w:r>
      <w:r>
        <w:rPr>
          <w:rFonts w:ascii="Times New Roman" w:hAnsi="Times New Roman"/>
          <w:sz w:val="24"/>
          <w:szCs w:val="24"/>
        </w:rPr>
        <w:t>М.Т. Баранова</w:t>
      </w:r>
      <w:r w:rsidRPr="00C04BB6">
        <w:rPr>
          <w:rFonts w:ascii="Times New Roman" w:hAnsi="Times New Roman"/>
          <w:sz w:val="24"/>
          <w:szCs w:val="24"/>
        </w:rPr>
        <w:t xml:space="preserve">.     </w:t>
      </w:r>
    </w:p>
    <w:p w:rsidR="00170130" w:rsidRPr="00C04BB6" w:rsidRDefault="00170130" w:rsidP="00847FEE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    Рабочая программа конкретизирует содержание предметных тем Государственного образовательного стандарта, дает распределение учебных часов по разделам и темам курса, а также по годам обучения.</w:t>
      </w:r>
    </w:p>
    <w:p w:rsidR="00170130" w:rsidRPr="00C04BB6" w:rsidRDefault="00170130" w:rsidP="00847FEE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Рабочая программа составлена на основе Федерального компонента Государственного стандарта основного общего образования 2004 года,  Программы по русскому языку для общеобразовательных учреждений. 5-9 классы. /Автор-составитель</w:t>
      </w:r>
      <w:r>
        <w:rPr>
          <w:rFonts w:ascii="Times New Roman" w:hAnsi="Times New Roman"/>
          <w:sz w:val="24"/>
          <w:szCs w:val="24"/>
        </w:rPr>
        <w:t>: М.Т. Баранов</w:t>
      </w:r>
      <w:r w:rsidRPr="00C04BB6">
        <w:rPr>
          <w:rFonts w:ascii="Times New Roman" w:hAnsi="Times New Roman"/>
          <w:sz w:val="24"/>
          <w:szCs w:val="24"/>
        </w:rPr>
        <w:t>– М.:</w:t>
      </w:r>
      <w:r>
        <w:rPr>
          <w:rFonts w:ascii="Times New Roman" w:hAnsi="Times New Roman"/>
          <w:sz w:val="24"/>
          <w:szCs w:val="24"/>
        </w:rPr>
        <w:t>Просвещение, 2011</w:t>
      </w:r>
      <w:r w:rsidRPr="00C04BB6">
        <w:rPr>
          <w:rFonts w:ascii="Times New Roman" w:hAnsi="Times New Roman"/>
          <w:sz w:val="24"/>
          <w:szCs w:val="24"/>
        </w:rPr>
        <w:t xml:space="preserve"> и учебника:</w:t>
      </w:r>
      <w:r>
        <w:rPr>
          <w:rFonts w:ascii="Times New Roman" w:hAnsi="Times New Roman"/>
          <w:sz w:val="24"/>
          <w:szCs w:val="24"/>
        </w:rPr>
        <w:t>М.Т. Баранов</w:t>
      </w:r>
      <w:r w:rsidRPr="00C04BB6">
        <w:rPr>
          <w:rFonts w:ascii="Times New Roman" w:hAnsi="Times New Roman"/>
          <w:sz w:val="24"/>
          <w:szCs w:val="24"/>
        </w:rPr>
        <w:t xml:space="preserve">. Русский язык. </w:t>
      </w:r>
    </w:p>
    <w:p w:rsidR="00170130" w:rsidRDefault="00170130" w:rsidP="00847FEE">
      <w:pPr>
        <w:spacing w:line="240" w:lineRule="auto"/>
        <w:ind w:firstLine="708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170130" w:rsidRPr="00C04BB6" w:rsidRDefault="00170130" w:rsidP="00847FEE">
      <w:pPr>
        <w:spacing w:line="240" w:lineRule="auto"/>
        <w:ind w:firstLine="708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04BB6">
        <w:rPr>
          <w:rFonts w:ascii="Times New Roman" w:hAnsi="Times New Roman"/>
          <w:b/>
          <w:sz w:val="24"/>
          <w:szCs w:val="24"/>
          <w:u w:val="single"/>
        </w:rPr>
        <w:t>Цели программы:</w:t>
      </w:r>
    </w:p>
    <w:p w:rsidR="00170130" w:rsidRPr="00C04BB6" w:rsidRDefault="00170130" w:rsidP="00847FE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Освоение знаний в устройстве и функционировании родного языка, норм современного русского литературного языка.</w:t>
      </w:r>
    </w:p>
    <w:p w:rsidR="00170130" w:rsidRPr="00C04BB6" w:rsidRDefault="00170130" w:rsidP="00847FE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Развитие речемыслительных, интеллектуальных, творческих способностей, а также духовно-нравственных и эстетических качеств личности школьника.</w:t>
      </w:r>
    </w:p>
    <w:p w:rsidR="00170130" w:rsidRPr="00C04BB6" w:rsidRDefault="00170130" w:rsidP="00847FE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Формирование умений и навыков использования языка в устной и письменной речи.</w:t>
      </w:r>
    </w:p>
    <w:p w:rsidR="00170130" w:rsidRPr="00C04BB6" w:rsidRDefault="00170130" w:rsidP="00847F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Воспитание интереса и бережного отношения к языковой культуры.</w:t>
      </w:r>
    </w:p>
    <w:p w:rsidR="00170130" w:rsidRPr="00C04BB6" w:rsidRDefault="00170130" w:rsidP="00847FEE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 xml:space="preserve"> Предлагаемый курс не противоречит общим задачам школы и направлен на решение следующих задач:</w:t>
      </w:r>
    </w:p>
    <w:p w:rsidR="00170130" w:rsidRPr="00C04BB6" w:rsidRDefault="00170130" w:rsidP="00847FE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освоение знаний об устройстве и функционировании родного языка</w:t>
      </w:r>
    </w:p>
    <w:p w:rsidR="00170130" w:rsidRPr="00C04BB6" w:rsidRDefault="00170130" w:rsidP="00847FE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умение пользоваться его богатейшими стилистическими ресурсами</w:t>
      </w:r>
    </w:p>
    <w:p w:rsidR="00170130" w:rsidRPr="00C04BB6" w:rsidRDefault="00170130" w:rsidP="00847FE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интенсивное развитие речемыслительных, интеллектуальных, творческих способностей, духовно-нравственных и эстетических качеств личности</w:t>
      </w:r>
    </w:p>
    <w:p w:rsidR="00170130" w:rsidRPr="00C04BB6" w:rsidRDefault="00170130" w:rsidP="00847FEE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Решаемые задачи позволяют достичь цели курса:</w:t>
      </w:r>
    </w:p>
    <w:p w:rsidR="00170130" w:rsidRPr="00C04BB6" w:rsidRDefault="00170130" w:rsidP="00847FE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обеспечение языкового развития  обучающихся</w:t>
      </w:r>
    </w:p>
    <w:p w:rsidR="00170130" w:rsidRPr="00C04BB6" w:rsidRDefault="00170130" w:rsidP="00847FE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овладение ими речевой деятельностью</w:t>
      </w:r>
    </w:p>
    <w:p w:rsidR="00170130" w:rsidRPr="00C04BB6" w:rsidRDefault="00170130" w:rsidP="00847FEE">
      <w:pPr>
        <w:pStyle w:val="NoSpacing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170130" w:rsidRPr="00C04BB6" w:rsidRDefault="00170130" w:rsidP="00847FEE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Главной особенностью программы является  ее направленность на:</w:t>
      </w:r>
    </w:p>
    <w:p w:rsidR="00170130" w:rsidRPr="00C04BB6" w:rsidRDefault="00170130" w:rsidP="00847FE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достижение в преподавании единства процессов познания окружающего мира через родной язык</w:t>
      </w:r>
    </w:p>
    <w:p w:rsidR="00170130" w:rsidRPr="00C04BB6" w:rsidRDefault="00170130" w:rsidP="00847FE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осмысления его основных закономерностей</w:t>
      </w:r>
    </w:p>
    <w:p w:rsidR="00170130" w:rsidRPr="00C04BB6" w:rsidRDefault="00170130" w:rsidP="00847FE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усвоения основ лингвистики и разных видов языкового анализа</w:t>
      </w:r>
    </w:p>
    <w:p w:rsidR="00170130" w:rsidRPr="00C04BB6" w:rsidRDefault="00170130" w:rsidP="00847FE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развития абстрактного мышления, памяти, воображения, коммуникативных умений</w:t>
      </w:r>
    </w:p>
    <w:p w:rsidR="00170130" w:rsidRPr="00C04BB6" w:rsidRDefault="00170130" w:rsidP="00847FE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навыков самостоятельной учебной деятельности</w:t>
      </w:r>
    </w:p>
    <w:p w:rsidR="00170130" w:rsidRPr="00C04BB6" w:rsidRDefault="00170130" w:rsidP="00847FE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самообразования, речевого самосовершенствования</w:t>
      </w:r>
    </w:p>
    <w:p w:rsidR="00170130" w:rsidRPr="00C04BB6" w:rsidRDefault="00170130" w:rsidP="00847FE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успешное овладение видами речевой деятельности в их единстве и взаимосвязи</w:t>
      </w:r>
    </w:p>
    <w:p w:rsidR="00170130" w:rsidRPr="00C04BB6" w:rsidRDefault="00170130" w:rsidP="00847FEE">
      <w:pPr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способностью осознанно воспринимать  и понимать звучащую речь и печатное слово</w:t>
      </w:r>
    </w:p>
    <w:p w:rsidR="00170130" w:rsidRPr="00C04BB6" w:rsidRDefault="00170130" w:rsidP="00847FEE">
      <w:pPr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грамотно, точно, логически стройно, выразительно передавать в устной и письменной форме собственные мысли, учитывая условия общения</w:t>
      </w:r>
    </w:p>
    <w:p w:rsidR="00170130" w:rsidRPr="00C04BB6" w:rsidRDefault="00170130" w:rsidP="00847FEE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Курс отличается:</w:t>
      </w:r>
    </w:p>
    <w:p w:rsidR="00170130" w:rsidRPr="00C04BB6" w:rsidRDefault="00170130" w:rsidP="00847FE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ярко выраженной семантической направленностью в изучении грамматико – орфографического материала</w:t>
      </w:r>
    </w:p>
    <w:p w:rsidR="00170130" w:rsidRPr="00C04BB6" w:rsidRDefault="00170130" w:rsidP="00847FE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усиленным вниманием к особенностям употребления в речи языковых единиц, к эстетической функции изучаемых явлений языка, формированию навыков использования справочной литературы, работы с различными видами лингвистических словарей</w:t>
      </w:r>
    </w:p>
    <w:p w:rsidR="00170130" w:rsidRPr="00C04BB6" w:rsidRDefault="00170130" w:rsidP="00847FE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вниманием  к вопросам  истории русского языка, целенаправленным обращением к этимологии</w:t>
      </w:r>
    </w:p>
    <w:p w:rsidR="00170130" w:rsidRPr="00C04BB6" w:rsidRDefault="00170130" w:rsidP="00847FEE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Программа реализует:</w:t>
      </w:r>
    </w:p>
    <w:p w:rsidR="00170130" w:rsidRPr="00C04BB6" w:rsidRDefault="00170130" w:rsidP="00847FE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идею межпредметных связей при обучении русскому языку, что способствует развитию умения устанавливать логическую взаимосвязь между явлениями и закономерностями, которые изучаются в школе на уроках по разным предметам</w:t>
      </w:r>
    </w:p>
    <w:p w:rsidR="00170130" w:rsidRPr="00C04BB6" w:rsidRDefault="00170130" w:rsidP="00847FE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идею дифференцированного подхода к обучению, это выражается прежде всего в выделении дополнительного материала, расширяющего основное содержание программы</w:t>
      </w:r>
    </w:p>
    <w:p w:rsidR="00170130" w:rsidRPr="00C04BB6" w:rsidRDefault="00170130" w:rsidP="00847FE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культуроведческий аспект в обучении русскому языку, что проявляется в достаточно широком использовании сведений по истории языка и русистики, информации о русских ученых-лингвистах, материалов по этимологии</w:t>
      </w:r>
    </w:p>
    <w:p w:rsidR="00170130" w:rsidRPr="00C04BB6" w:rsidRDefault="00170130" w:rsidP="00847F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Программа составлена с учетом принципа преемственности между основными ступенями обучения: начальной, основной и полной средней школой.  </w:t>
      </w:r>
    </w:p>
    <w:p w:rsidR="00170130" w:rsidRPr="00C04BB6" w:rsidRDefault="00170130" w:rsidP="00847F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 Рабочая  программа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</w:t>
      </w:r>
    </w:p>
    <w:p w:rsidR="00170130" w:rsidRPr="00C04BB6" w:rsidRDefault="00170130" w:rsidP="00847F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Доминирующей идеей курса является интенсивное речевое и интеллектуальное развитие учащихся.</w:t>
      </w:r>
    </w:p>
    <w:p w:rsidR="00170130" w:rsidRPr="00C04BB6" w:rsidRDefault="00170130" w:rsidP="00847F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Русский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Каждый тематический блок программы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программа создает условия для реализации деятельностного подхода к изучению русского языка в школе.</w:t>
      </w:r>
    </w:p>
    <w:p w:rsidR="00170130" w:rsidRPr="00C04BB6" w:rsidRDefault="00170130" w:rsidP="00847F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Программа реализует идею межпредметных связей при обучении русскому языку, что способствует развитию умения устанавливать логическую взаимосвязь между явлениями и закономерностями, которые изучаются в школе на уроках по разным предметам. Большое внимание уделено формированию навыков работы с различными видами лингвистических словарей. </w:t>
      </w:r>
    </w:p>
    <w:p w:rsidR="00170130" w:rsidRPr="00C04BB6" w:rsidRDefault="00170130" w:rsidP="00847F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По окончании курса учащиеся должны овладеть следующими навыками:</w:t>
      </w:r>
    </w:p>
    <w:p w:rsidR="00170130" w:rsidRPr="00C04BB6" w:rsidRDefault="00170130" w:rsidP="00847F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70130" w:rsidRPr="00C04BB6" w:rsidRDefault="00170130" w:rsidP="00847FEE">
      <w:pPr>
        <w:spacing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Концепция, заложенная в содержании учебного материала.</w:t>
      </w:r>
    </w:p>
    <w:p w:rsidR="00170130" w:rsidRPr="00C04BB6" w:rsidRDefault="00170130" w:rsidP="00847FE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  <w:u w:val="single"/>
        </w:rPr>
        <w:t>Главная задача</w:t>
      </w:r>
      <w:r w:rsidRPr="00C04BB6">
        <w:rPr>
          <w:rFonts w:ascii="Times New Roman" w:hAnsi="Times New Roman"/>
          <w:sz w:val="24"/>
          <w:szCs w:val="24"/>
        </w:rPr>
        <w:t>, которая должна быть решена при обучении русскому языку, состоит в том, чтобы в процессе обучения органично сочетались, с одной стороны, освоение знаний об устройстве и функционировании родного языка, норм современного русского литературного языка, умение пользоваться его богатейшими стилистическими ресурсами, а с другой стороны – интенсивное развитие речемыслительных, интеллектуальных, творческих способностей, а также духовно-нравственных и эстетических качеств личности школьника.</w:t>
      </w:r>
    </w:p>
    <w:p w:rsidR="00170130" w:rsidRPr="00C04BB6" w:rsidRDefault="00170130" w:rsidP="00847FE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В связи с этим главной особенностью программы является её направленность на достижение в преподавании </w:t>
      </w:r>
      <w:r w:rsidRPr="00C04BB6">
        <w:rPr>
          <w:rFonts w:ascii="Times New Roman" w:hAnsi="Times New Roman"/>
          <w:i/>
          <w:sz w:val="24"/>
          <w:szCs w:val="24"/>
        </w:rPr>
        <w:t>единства</w:t>
      </w:r>
      <w:r w:rsidRPr="00C04BB6">
        <w:rPr>
          <w:rFonts w:ascii="Times New Roman" w:hAnsi="Times New Roman"/>
          <w:sz w:val="24"/>
          <w:szCs w:val="24"/>
        </w:rPr>
        <w:t xml:space="preserve"> процессов познания окружающего мира через родной язык, осмысления его основных закономерностей, усвоения основ лингвистики и разных видов языкового анализа, развития абстрактного мышления, памяти, воображения, коммуникативных умений, а также навыков самостоятельной учебной деятельности, самообразования, речевого самосовершенствования.</w:t>
      </w:r>
    </w:p>
    <w:p w:rsidR="00170130" w:rsidRPr="00C04BB6" w:rsidRDefault="00170130" w:rsidP="00847FE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Программа реализует </w:t>
      </w:r>
      <w:r w:rsidRPr="00C04BB6">
        <w:rPr>
          <w:rFonts w:ascii="Times New Roman" w:hAnsi="Times New Roman"/>
          <w:b/>
          <w:sz w:val="24"/>
          <w:szCs w:val="24"/>
        </w:rPr>
        <w:t>деятельностно-системный подход</w:t>
      </w:r>
      <w:r w:rsidRPr="00C04BB6">
        <w:rPr>
          <w:rFonts w:ascii="Times New Roman" w:hAnsi="Times New Roman"/>
          <w:sz w:val="24"/>
          <w:szCs w:val="24"/>
        </w:rPr>
        <w:t xml:space="preserve"> в обучении русскому языку, что предполагает синтез процесса </w:t>
      </w:r>
      <w:r w:rsidRPr="00C04BB6">
        <w:rPr>
          <w:rFonts w:ascii="Times New Roman" w:hAnsi="Times New Roman"/>
          <w:b/>
          <w:sz w:val="24"/>
          <w:szCs w:val="24"/>
        </w:rPr>
        <w:t>совершенствования речевой деятельности</w:t>
      </w:r>
      <w:r w:rsidRPr="00C04BB6">
        <w:rPr>
          <w:rFonts w:ascii="Times New Roman" w:hAnsi="Times New Roman"/>
          <w:sz w:val="24"/>
          <w:szCs w:val="24"/>
        </w:rPr>
        <w:t xml:space="preserve"> учащихся и формирования </w:t>
      </w:r>
      <w:r w:rsidRPr="00C04BB6">
        <w:rPr>
          <w:rFonts w:ascii="Times New Roman" w:hAnsi="Times New Roman"/>
          <w:b/>
          <w:sz w:val="24"/>
          <w:szCs w:val="24"/>
        </w:rPr>
        <w:t>системы лингвистических знаний</w:t>
      </w:r>
      <w:r w:rsidRPr="00C04BB6">
        <w:rPr>
          <w:rFonts w:ascii="Times New Roman" w:hAnsi="Times New Roman"/>
          <w:sz w:val="24"/>
          <w:szCs w:val="24"/>
        </w:rPr>
        <w:t xml:space="preserve"> и ведущих </w:t>
      </w:r>
      <w:r w:rsidRPr="00C04BB6">
        <w:rPr>
          <w:rFonts w:ascii="Times New Roman" w:hAnsi="Times New Roman"/>
          <w:b/>
          <w:sz w:val="24"/>
          <w:szCs w:val="24"/>
        </w:rPr>
        <w:t>умений и навыков</w:t>
      </w:r>
      <w:r w:rsidRPr="00C04BB6">
        <w:rPr>
          <w:rFonts w:ascii="Times New Roman" w:hAnsi="Times New Roman"/>
          <w:sz w:val="24"/>
          <w:szCs w:val="24"/>
        </w:rPr>
        <w:t>, на основе чего происходит развитие врождённого языкового чутья и речемыслительных способностей школьников.</w:t>
      </w:r>
    </w:p>
    <w:p w:rsidR="00170130" w:rsidRPr="00C04BB6" w:rsidRDefault="00170130" w:rsidP="00847FE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Яркой особенностью курса является его нацеленность на успешное овладение основными </w:t>
      </w:r>
      <w:r w:rsidRPr="00C04BB6">
        <w:rPr>
          <w:rFonts w:ascii="Times New Roman" w:hAnsi="Times New Roman"/>
          <w:b/>
          <w:sz w:val="24"/>
          <w:szCs w:val="24"/>
        </w:rPr>
        <w:t>видами речевой деятельности в их единстве и взаимосвязи</w:t>
      </w:r>
      <w:r w:rsidRPr="00C04BB6">
        <w:rPr>
          <w:rFonts w:ascii="Times New Roman" w:hAnsi="Times New Roman"/>
          <w:sz w:val="24"/>
          <w:szCs w:val="24"/>
        </w:rPr>
        <w:t xml:space="preserve">: способностью осознанно воспринимать и понимать звучащую речь </w:t>
      </w:r>
      <w:r w:rsidRPr="00C04BB6">
        <w:rPr>
          <w:rFonts w:ascii="Times New Roman" w:hAnsi="Times New Roman"/>
          <w:i/>
          <w:sz w:val="24"/>
          <w:szCs w:val="24"/>
        </w:rPr>
        <w:t>(умение слушать)</w:t>
      </w:r>
      <w:r w:rsidRPr="00C04BB6">
        <w:rPr>
          <w:rFonts w:ascii="Times New Roman" w:hAnsi="Times New Roman"/>
          <w:sz w:val="24"/>
          <w:szCs w:val="24"/>
        </w:rPr>
        <w:t xml:space="preserve"> и печатное слово </w:t>
      </w:r>
      <w:r w:rsidRPr="00C04BB6">
        <w:rPr>
          <w:rFonts w:ascii="Times New Roman" w:hAnsi="Times New Roman"/>
          <w:i/>
          <w:sz w:val="24"/>
          <w:szCs w:val="24"/>
        </w:rPr>
        <w:t>(умение читать);</w:t>
      </w:r>
      <w:r w:rsidRPr="00C04BB6">
        <w:rPr>
          <w:rFonts w:ascii="Times New Roman" w:hAnsi="Times New Roman"/>
          <w:sz w:val="24"/>
          <w:szCs w:val="24"/>
        </w:rPr>
        <w:t xml:space="preserve"> грамотно, точно, логически стройно, выразительно передавать в устной и письменной форме собственные мысли, учитывая условия общения </w:t>
      </w:r>
      <w:r w:rsidRPr="00C04BB6">
        <w:rPr>
          <w:rFonts w:ascii="Times New Roman" w:hAnsi="Times New Roman"/>
          <w:i/>
          <w:sz w:val="24"/>
          <w:szCs w:val="24"/>
        </w:rPr>
        <w:t>(умения говорить и писать)</w:t>
      </w:r>
      <w:r w:rsidRPr="00C04BB6">
        <w:rPr>
          <w:rFonts w:ascii="Times New Roman" w:hAnsi="Times New Roman"/>
          <w:sz w:val="24"/>
          <w:szCs w:val="24"/>
        </w:rPr>
        <w:t xml:space="preserve">. Центральной единицей обучения становится </w:t>
      </w:r>
      <w:r w:rsidRPr="00C04BB6">
        <w:rPr>
          <w:rFonts w:ascii="Times New Roman" w:hAnsi="Times New Roman"/>
          <w:b/>
          <w:sz w:val="24"/>
          <w:szCs w:val="24"/>
        </w:rPr>
        <w:t>текст</w:t>
      </w:r>
      <w:r w:rsidRPr="00C04BB6">
        <w:rPr>
          <w:rFonts w:ascii="Times New Roman" w:hAnsi="Times New Roman"/>
          <w:sz w:val="24"/>
          <w:szCs w:val="24"/>
        </w:rPr>
        <w:t xml:space="preserve"> как речевое произведение. Он является объектом анализа и результатом речевой деятельности не только на традиционно выделяемых уроках связной речи, к проведению которых привык учитель, но и </w:t>
      </w:r>
      <w:r w:rsidRPr="00C04BB6">
        <w:rPr>
          <w:rFonts w:ascii="Times New Roman" w:hAnsi="Times New Roman"/>
          <w:b/>
          <w:sz w:val="24"/>
          <w:szCs w:val="24"/>
        </w:rPr>
        <w:t>на каждом уроке</w:t>
      </w:r>
      <w:r w:rsidRPr="00C04BB6">
        <w:rPr>
          <w:rFonts w:ascii="Times New Roman" w:hAnsi="Times New Roman"/>
          <w:sz w:val="24"/>
          <w:szCs w:val="24"/>
        </w:rPr>
        <w:t xml:space="preserve">, какой бы теме он ни был посвящен. </w:t>
      </w:r>
    </w:p>
    <w:p w:rsidR="00170130" w:rsidRPr="00C04BB6" w:rsidRDefault="00170130" w:rsidP="00847FE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В этом смысле </w:t>
      </w:r>
      <w:r w:rsidRPr="00C04BB6">
        <w:rPr>
          <w:rFonts w:ascii="Times New Roman" w:hAnsi="Times New Roman"/>
          <w:b/>
          <w:sz w:val="24"/>
          <w:szCs w:val="24"/>
        </w:rPr>
        <w:t>каждый урок русского языка является уроком развития речи</w:t>
      </w:r>
      <w:r w:rsidRPr="00C04BB6">
        <w:rPr>
          <w:rFonts w:ascii="Times New Roman" w:hAnsi="Times New Roman"/>
          <w:sz w:val="24"/>
          <w:szCs w:val="24"/>
        </w:rPr>
        <w:t>, поскольку происходит взаимосвязанное изучение языка и речи на фоне непрерывной работы над навыками чтения-понимания текстов разных стилей (в частности, лингвистических текстов), аудирования, письма и говорения на разнообразные темы. При этом совершенствуются информационно-коммуникативные навыки, обеспечивающие целенаправленный поиск информации в источниках различного типа, развиваются умения осмысленно выбирать вид чтения в зависимости от коммуникативных задач, развернуто обосновывать свою позицию, приводить систему аргументов; оценивать и редактировать текст и т.п.</w:t>
      </w:r>
    </w:p>
    <w:p w:rsidR="00170130" w:rsidRPr="00C04BB6" w:rsidRDefault="00170130" w:rsidP="00847FE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Развивающий характер обучения, направленность его на взаимосвязанное формирование коммуникативной, языковой и лингвистической (языковедческой) компетенций определили и характер предъявления грамматического материала. В основу курса положен утвердившийся в современной лингвистике триединый подход к языковому явлению: анализ </w:t>
      </w:r>
      <w:r w:rsidRPr="00C04BB6">
        <w:rPr>
          <w:rFonts w:ascii="Times New Roman" w:hAnsi="Times New Roman"/>
          <w:b/>
          <w:sz w:val="24"/>
          <w:szCs w:val="24"/>
        </w:rPr>
        <w:t>значения, формы и функции.</w:t>
      </w:r>
      <w:r w:rsidRPr="00C04BB6">
        <w:rPr>
          <w:rFonts w:ascii="Times New Roman" w:hAnsi="Times New Roman"/>
          <w:sz w:val="24"/>
          <w:szCs w:val="24"/>
        </w:rPr>
        <w:t xml:space="preserve"> Эта установка в первую очередь требует повышенного внимания к семантической стороне языка, к выяснению «скрытой от глаз» внутренней сути языкового явления. Знакомство с разными типами языковых значений приводит школьников к убеждению, что определенным смыслом обладает не только слово, семантическое наполнение которого хорошо «просматривается», например, в толковых словарях, но и другие единицы языка. </w:t>
      </w:r>
    </w:p>
    <w:p w:rsidR="00170130" w:rsidRPr="00C04BB6" w:rsidRDefault="00170130" w:rsidP="00847FE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Последовательный подход к языковым явлениям с точки зрения их триединой сущности помогает по-новому решать очень важную методическую проблему, которая заключается в реализации внутрипредметных связей, то есть в стремлении рассматривать каждое изучаемое явление не изолированно, а </w:t>
      </w:r>
      <w:r w:rsidRPr="00C04BB6">
        <w:rPr>
          <w:rFonts w:ascii="Times New Roman" w:hAnsi="Times New Roman"/>
          <w:b/>
          <w:sz w:val="24"/>
          <w:szCs w:val="24"/>
        </w:rPr>
        <w:t xml:space="preserve">во всем многообразии его связей с другими языковыми явлениями. </w:t>
      </w:r>
      <w:r w:rsidRPr="00C04BB6">
        <w:rPr>
          <w:rFonts w:ascii="Times New Roman" w:hAnsi="Times New Roman"/>
          <w:sz w:val="24"/>
          <w:szCs w:val="24"/>
        </w:rPr>
        <w:t>Особенно ярко раскрываются подобные связи, когда для анализа предлагаются языковые факты, имеющие частичное или полное внешнее сходство, например, разные виды омонимов. Изучению подобных явлений в курсе отводится особое место.</w:t>
      </w:r>
    </w:p>
    <w:p w:rsidR="00170130" w:rsidRPr="00C04BB6" w:rsidRDefault="00170130" w:rsidP="00847FEE">
      <w:pPr>
        <w:spacing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Установление структурно-семантических особенностей языковых фактов предупреждает формализм в изучении грамматико-орфографической теории, развивает языковое чутье ребенка и приучает школьника обращать внимание на смысловое наполнение языковой единицы в процессе проведения языкового анализа, в том числе и орфографического.</w:t>
      </w:r>
    </w:p>
    <w:p w:rsidR="00170130" w:rsidRPr="00C04BB6" w:rsidRDefault="00170130" w:rsidP="00847FEE">
      <w:pPr>
        <w:spacing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Свободное и умелое использование средств языка в речевом общении требует от человека не только хорошего знания системы родного языка и владения правилами употребления в речи языковых единиц, но и соблюдения правил речевого поведения. Вот почему в программе большое внимание уделяется развитию навыков использования в речи элементов </w:t>
      </w:r>
      <w:r w:rsidRPr="00C04BB6">
        <w:rPr>
          <w:rFonts w:ascii="Times New Roman" w:hAnsi="Times New Roman"/>
          <w:b/>
          <w:sz w:val="24"/>
          <w:szCs w:val="24"/>
        </w:rPr>
        <w:t>русского речевого этикета.</w:t>
      </w:r>
    </w:p>
    <w:p w:rsidR="00170130" w:rsidRPr="00C04BB6" w:rsidRDefault="00170130" w:rsidP="00847FE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Коммуникативная направленность курса подразумевает более глубокое внимание к проблеме формирования навыков выразительной речи, воспитания любви к русскому языку, интереса к его изучению. Решению этой задачи, в частности, способствуют систематическая и целенаправленная демонстрация </w:t>
      </w:r>
      <w:r w:rsidRPr="00C04BB6">
        <w:rPr>
          <w:rFonts w:ascii="Times New Roman" w:hAnsi="Times New Roman"/>
          <w:b/>
          <w:sz w:val="24"/>
          <w:szCs w:val="24"/>
        </w:rPr>
        <w:t>эстетической функции родного языка</w:t>
      </w:r>
      <w:r w:rsidRPr="00C04BB6">
        <w:rPr>
          <w:rFonts w:ascii="Times New Roman" w:hAnsi="Times New Roman"/>
          <w:sz w:val="24"/>
          <w:szCs w:val="24"/>
        </w:rPr>
        <w:t>, знакомство с его изобразительными возможностями, наблюдение за функционированием различных языковых средств в лучших образцах художественной литературы. Многоаспектная языковая работа с литературными текстами позволяет не только совершенствовать важнейшие речевые умения, но и формировать элементарные навыки лингвистического анализа и осмысленного выразительного чтения художественного произведения. Таким образом, уроки русского языка становятся, по сути дела, уроками русской словесности, на которых постигаются истоки выразительности и красоты русской речи, и формируется представление о многофункциональности языкового явления как грамматического, коммуникативного и эстетического феномена, развивается языковое чутье, способность оценивать эстетическую сторону художественного высказывания.</w:t>
      </w:r>
    </w:p>
    <w:p w:rsidR="00170130" w:rsidRPr="00C04BB6" w:rsidRDefault="00170130" w:rsidP="00847FE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Отличительная особенность данного курса – внимание к </w:t>
      </w:r>
      <w:r w:rsidRPr="00C04BB6">
        <w:rPr>
          <w:rFonts w:ascii="Times New Roman" w:hAnsi="Times New Roman"/>
          <w:b/>
          <w:sz w:val="24"/>
          <w:szCs w:val="24"/>
        </w:rPr>
        <w:t>вопросам истории русского языка</w:t>
      </w:r>
      <w:r w:rsidRPr="00C04BB6">
        <w:rPr>
          <w:rFonts w:ascii="Times New Roman" w:hAnsi="Times New Roman"/>
          <w:sz w:val="24"/>
          <w:szCs w:val="24"/>
        </w:rPr>
        <w:t xml:space="preserve">, целенаправленное обращение к </w:t>
      </w:r>
      <w:r w:rsidRPr="00C04BB6">
        <w:rPr>
          <w:rFonts w:ascii="Times New Roman" w:hAnsi="Times New Roman"/>
          <w:b/>
          <w:sz w:val="24"/>
          <w:szCs w:val="24"/>
        </w:rPr>
        <w:t>этимологии</w:t>
      </w:r>
      <w:r w:rsidRPr="00C04BB6">
        <w:rPr>
          <w:rFonts w:ascii="Times New Roman" w:hAnsi="Times New Roman"/>
          <w:sz w:val="24"/>
          <w:szCs w:val="24"/>
        </w:rPr>
        <w:t>, которая раскрывает перед учащимися многие тайны родной речи, знакомит с историко-культурными традициями русского народа, отраженными в слове. Такую работу помогает организовать учебный этимологический словарь, с которым школьники начинают работать с первых уроков в 5-м классе.</w:t>
      </w:r>
    </w:p>
    <w:p w:rsidR="00170130" w:rsidRPr="00C04BB6" w:rsidRDefault="00170130" w:rsidP="00847FEE">
      <w:pPr>
        <w:spacing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Программа реализует идею </w:t>
      </w:r>
      <w:r w:rsidRPr="00C04BB6">
        <w:rPr>
          <w:rFonts w:ascii="Times New Roman" w:hAnsi="Times New Roman"/>
          <w:b/>
          <w:sz w:val="24"/>
          <w:szCs w:val="24"/>
        </w:rPr>
        <w:t xml:space="preserve">дифференцированного подхода </w:t>
      </w:r>
      <w:r w:rsidRPr="00C04BB6">
        <w:rPr>
          <w:rFonts w:ascii="Times New Roman" w:hAnsi="Times New Roman"/>
          <w:sz w:val="24"/>
          <w:szCs w:val="24"/>
        </w:rPr>
        <w:t xml:space="preserve">к обучению. Выражается это, прежде всего, в выделении дополнительного материала (он обозначен знаком *), расширяющего основное содержание программы и являющегося необязательным для усвоения всеми учащимися. </w:t>
      </w:r>
    </w:p>
    <w:p w:rsidR="00170130" w:rsidRPr="00C04BB6" w:rsidRDefault="00170130" w:rsidP="00847FE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Необходимо также отметить, что программа реализует </w:t>
      </w:r>
      <w:r w:rsidRPr="00C04BB6">
        <w:rPr>
          <w:rFonts w:ascii="Times New Roman" w:hAnsi="Times New Roman"/>
          <w:b/>
          <w:sz w:val="24"/>
          <w:szCs w:val="24"/>
        </w:rPr>
        <w:t>культурологический аспект</w:t>
      </w:r>
      <w:r w:rsidRPr="00C04BB6">
        <w:rPr>
          <w:rFonts w:ascii="Times New Roman" w:hAnsi="Times New Roman"/>
          <w:sz w:val="24"/>
          <w:szCs w:val="24"/>
        </w:rPr>
        <w:t xml:space="preserve"> в обучении родному языку, что проявляется в достаточно широком использовании сведений по истории языка и русистики, информации о русских ученых-лингвистах, материалов по этимологии. Предполагается также выявление единиц языка с национально-культурным компонентом значения в произведениях устного народного творчества и художественных текстах, объединение их значения с помощью разнообразных лингвистических словарей. Таким образом, формируется представление о родном языке как национальном достоянии русского народа, как форме выражения национальной культуры.</w:t>
      </w:r>
    </w:p>
    <w:p w:rsidR="00170130" w:rsidRPr="00C04BB6" w:rsidRDefault="00170130" w:rsidP="00847FE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В целом курс русского языка направлен на </w:t>
      </w:r>
      <w:r w:rsidRPr="00C04BB6">
        <w:rPr>
          <w:rFonts w:ascii="Times New Roman" w:hAnsi="Times New Roman"/>
          <w:b/>
          <w:sz w:val="24"/>
          <w:szCs w:val="24"/>
        </w:rPr>
        <w:t xml:space="preserve">всестороннее развитие личности </w:t>
      </w:r>
      <w:r w:rsidRPr="00C04BB6">
        <w:rPr>
          <w:rFonts w:ascii="Times New Roman" w:hAnsi="Times New Roman"/>
          <w:sz w:val="24"/>
          <w:szCs w:val="24"/>
        </w:rPr>
        <w:t>средствами предмета: развитие мышления и речи учащихся, их эмоционально-волевой сферы, логичного мышления; формирование представления о роли языка в жизни людей и богатстве русского языка; формирование потребности в речевом самосовершенствовании; целенаправленное развитие языковой, коммуникативной компетенций, необходимых для успешной учебной и трудовой деятельности.</w:t>
      </w:r>
    </w:p>
    <w:p w:rsidR="00170130" w:rsidRPr="00C04BB6" w:rsidRDefault="00170130" w:rsidP="00847FEE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          Срок реализации программы – 5 лет.</w:t>
      </w:r>
    </w:p>
    <w:p w:rsidR="00170130" w:rsidRPr="00C04BB6" w:rsidRDefault="00170130" w:rsidP="00847FEE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170130" w:rsidRPr="00C04BB6" w:rsidRDefault="00170130" w:rsidP="00847FEE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ОПИСАНИЕ МЕСТА УЧЕБНОГО ПРЕДМЕТА В УЧЕБНОМ ПЛАНЕ</w:t>
      </w:r>
    </w:p>
    <w:p w:rsidR="00170130" w:rsidRPr="00C04BB6" w:rsidRDefault="00170130" w:rsidP="00847FEE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 Федеральный базисный учебный план для образовательных учреждений Российской Федерации предусматривает обязательное изучение русского (родного) языка:</w:t>
      </w:r>
    </w:p>
    <w:p w:rsidR="00170130" w:rsidRPr="00C04BB6" w:rsidRDefault="00170130" w:rsidP="00847FEE">
      <w:pPr>
        <w:pStyle w:val="NoSpacing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5 класс -  на 210 часа из расчета 6 часов в неделю;</w:t>
      </w:r>
    </w:p>
    <w:p w:rsidR="00170130" w:rsidRPr="00C04BB6" w:rsidRDefault="00170130" w:rsidP="00847FEE">
      <w:pPr>
        <w:pStyle w:val="NoSpacing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6 класс – на 210 часа из расчёта 6 часов в неделю;  </w:t>
      </w:r>
    </w:p>
    <w:p w:rsidR="00170130" w:rsidRPr="00C04BB6" w:rsidRDefault="00170130" w:rsidP="00847FEE">
      <w:pPr>
        <w:pStyle w:val="NoSpacing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7 класс – на 140 часов из расчёта 4 час</w:t>
      </w:r>
      <w:r w:rsidRPr="00C04BB6">
        <w:rPr>
          <w:rFonts w:ascii="Times New Roman" w:hAnsi="Times New Roman"/>
          <w:sz w:val="24"/>
          <w:szCs w:val="24"/>
          <w:lang w:val="en-US"/>
        </w:rPr>
        <w:t>a</w:t>
      </w:r>
      <w:r w:rsidRPr="00C04BB6">
        <w:rPr>
          <w:rFonts w:ascii="Times New Roman" w:hAnsi="Times New Roman"/>
          <w:sz w:val="24"/>
          <w:szCs w:val="24"/>
        </w:rPr>
        <w:t xml:space="preserve"> в неделю;</w:t>
      </w:r>
    </w:p>
    <w:p w:rsidR="00170130" w:rsidRPr="00C04BB6" w:rsidRDefault="00170130" w:rsidP="00847FEE">
      <w:pPr>
        <w:pStyle w:val="NoSpacing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8 класс -  на 105 часа из расчёта 3 часа в неделю;</w:t>
      </w:r>
    </w:p>
    <w:p w:rsidR="00170130" w:rsidRPr="00C04BB6" w:rsidRDefault="00170130" w:rsidP="00847FEE">
      <w:pPr>
        <w:pStyle w:val="NoSpacing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9 класс – на 70 часов из расчёта 2 часа в неделю.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70130" w:rsidRPr="00C04BB6" w:rsidRDefault="00170130" w:rsidP="00847FEE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170130" w:rsidRPr="00C04BB6" w:rsidRDefault="00170130" w:rsidP="00847FEE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Ведущие формы и методы, технологии обучения.</w:t>
      </w:r>
    </w:p>
    <w:p w:rsidR="00170130" w:rsidRPr="00C04BB6" w:rsidRDefault="00170130" w:rsidP="00847FEE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Изучение курса «Русский язык» (5-9 класс) направлено на:</w:t>
      </w:r>
    </w:p>
    <w:p w:rsidR="00170130" w:rsidRPr="00C04BB6" w:rsidRDefault="00170130" w:rsidP="00847FEE">
      <w:pPr>
        <w:pStyle w:val="NoSpacing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освоение знаний об устройстве и функционировании родного языка, норм современного русского литературного языка;</w:t>
      </w:r>
    </w:p>
    <w:p w:rsidR="00170130" w:rsidRPr="00C04BB6" w:rsidRDefault="00170130" w:rsidP="00847FEE">
      <w:pPr>
        <w:pStyle w:val="NoSpacing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умение пользоваться богатейшими стилистическими ресурсами русского языка;</w:t>
      </w:r>
    </w:p>
    <w:p w:rsidR="00170130" w:rsidRPr="00C04BB6" w:rsidRDefault="00170130" w:rsidP="00847FEE">
      <w:pPr>
        <w:pStyle w:val="NoSpacing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развитие речемыслительных, интеллектуальных, творческих способностей, а также духовно-нравственных и эстетических качеств личности школьника.</w:t>
      </w:r>
    </w:p>
    <w:p w:rsidR="00170130" w:rsidRPr="00C04BB6" w:rsidRDefault="00170130" w:rsidP="00847FEE">
      <w:pPr>
        <w:pStyle w:val="NoSpacing"/>
        <w:ind w:firstLine="567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Данная программа учебного предмета «Русский язык»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реализует деятельностно-системный подход в обучении русскому языку, что предполагает синтез процесса совершенствования речевой деятельности учащихся и формирования системы лингвистических знаний и ведущих умений и навыков, на основе чего происходит развитие врождённого языкового чутья и речемыслительных способностей школьников.</w:t>
      </w:r>
    </w:p>
    <w:p w:rsidR="00170130" w:rsidRPr="00C04BB6" w:rsidRDefault="00170130" w:rsidP="00847FEE">
      <w:pPr>
        <w:pStyle w:val="NoSpacing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Особенностью данной программы является её нацеленность на успешное овладение основными видами речевой деятельности в их единстве и взаимосвязи: способностью осознанно воспринимать и понимать звучащую речь (у м е н и е  с л у ш а т ь) и печатное слово (у м е н и е  ч и т а т ь); грамотно, точно, логически стройно, выразительно передавать в устной и письменной форме собственные мысли, учитывая условия общения (у м е н и я  г о в о р и т ь  и  п и с а т ь). Центральной единицей обучения становится текст как речевое произведение. Поскольку на каждом уроке русского языка происходит взаимосвязанное изучение языка и речи на фоне непрерывной работы над навыками чтении - понимания текстов разных стилей, аудирования, письма и говорения на разнообразные темы, то в этом смысле </w:t>
      </w:r>
      <w:r w:rsidRPr="00C04BB6">
        <w:rPr>
          <w:rFonts w:ascii="Times New Roman" w:hAnsi="Times New Roman"/>
          <w:b/>
          <w:sz w:val="24"/>
          <w:szCs w:val="24"/>
        </w:rPr>
        <w:t>каждый урок русского языка является уроком развития речи.</w:t>
      </w:r>
    </w:p>
    <w:p w:rsidR="00170130" w:rsidRPr="00C04BB6" w:rsidRDefault="00170130" w:rsidP="00847FEE">
      <w:pPr>
        <w:pStyle w:val="NoSpacing"/>
        <w:ind w:firstLine="567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В основу изучения русского языка и литературы положен триединый подход к языковому явлению: анализ </w:t>
      </w:r>
      <w:r w:rsidRPr="00C04BB6">
        <w:rPr>
          <w:rFonts w:ascii="Times New Roman" w:hAnsi="Times New Roman"/>
          <w:b/>
          <w:sz w:val="24"/>
          <w:szCs w:val="24"/>
        </w:rPr>
        <w:t xml:space="preserve">значения, формы и функции. </w:t>
      </w:r>
      <w:r w:rsidRPr="00C04BB6">
        <w:rPr>
          <w:rFonts w:ascii="Times New Roman" w:hAnsi="Times New Roman"/>
          <w:sz w:val="24"/>
          <w:szCs w:val="24"/>
        </w:rPr>
        <w:t>Последовательный подход к языковым явлениям с точки зрения их триединой сущности помогает по-новому решать очень важную методическую проблему, которая заключается в реализации внутрипредметных связей, т.е. в стремлении рассматривать каждое изучаемое явление не изолированно, а во всем многообразии его связей с другими языковыми явлениями. Особенно ярко раскрываются подобные связи, когда для анализа предлагаются языковые факты, имеющие частичное или полное внешнее сходство, например разные вида омонимов. Изучению подобных явлений в курсе отводится особое место.</w:t>
      </w:r>
    </w:p>
    <w:p w:rsidR="00170130" w:rsidRPr="00C04BB6" w:rsidRDefault="00170130" w:rsidP="00847FEE">
      <w:pPr>
        <w:pStyle w:val="NoSpacing"/>
        <w:ind w:firstLine="567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Отличительная особенность данного курса – внимание к вопросам истории русского языка, целенаправленное  обращение к этимологии, которая раскрывает перед обучающимися многие тайны родной речи, знакомит с историко-культурными традициями русского народа, отражёнными в слове. Такую работу помогает организовать учебный этимологический словарь, с которым школьники начинают работать с первых уроков в 5-м классе.</w:t>
      </w:r>
    </w:p>
    <w:p w:rsidR="00170130" w:rsidRPr="00C04BB6" w:rsidRDefault="00170130" w:rsidP="00847FEE">
      <w:pPr>
        <w:pStyle w:val="NoSpacing"/>
        <w:ind w:firstLine="567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Программа реализует идею </w:t>
      </w:r>
      <w:r w:rsidRPr="00C04BB6">
        <w:rPr>
          <w:rFonts w:ascii="Times New Roman" w:hAnsi="Times New Roman"/>
          <w:b/>
          <w:sz w:val="24"/>
          <w:szCs w:val="24"/>
        </w:rPr>
        <w:t xml:space="preserve">дифференцированного подхода к обучению. </w:t>
      </w:r>
      <w:r w:rsidRPr="00C04BB6">
        <w:rPr>
          <w:rFonts w:ascii="Times New Roman" w:hAnsi="Times New Roman"/>
          <w:sz w:val="24"/>
          <w:szCs w:val="24"/>
        </w:rPr>
        <w:t>Выражается это прежде всего в выделении дополнительного материала (он обозначен знаком *), расширяющего основное содержание программы и являющегося необязательным для усвоения всеми обучающимися.</w:t>
      </w:r>
    </w:p>
    <w:p w:rsidR="00170130" w:rsidRPr="00C04BB6" w:rsidRDefault="00170130" w:rsidP="00847FEE">
      <w:pPr>
        <w:pStyle w:val="NoSpacing"/>
        <w:ind w:firstLine="567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Кроме этого, данная программа реализует культуроведческий аспект в обучении родному языку, что проявляется в достаточно широком использовании сведений по истории языка и русистики, информации о русских учёных-лингвистах, материалов по этимологии.</w:t>
      </w:r>
    </w:p>
    <w:p w:rsidR="00170130" w:rsidRPr="00C04BB6" w:rsidRDefault="00170130" w:rsidP="00847FEE">
      <w:pPr>
        <w:pStyle w:val="NoSpacing"/>
        <w:ind w:firstLine="567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Программа составлена с учётом </w:t>
      </w:r>
      <w:r w:rsidRPr="00C04BB6">
        <w:rPr>
          <w:rFonts w:ascii="Times New Roman" w:hAnsi="Times New Roman"/>
          <w:b/>
          <w:sz w:val="24"/>
          <w:szCs w:val="24"/>
        </w:rPr>
        <w:t>принципа преемственности</w:t>
      </w:r>
      <w:r w:rsidRPr="00C04BB6">
        <w:rPr>
          <w:rFonts w:ascii="Times New Roman" w:hAnsi="Times New Roman"/>
          <w:sz w:val="24"/>
          <w:szCs w:val="24"/>
        </w:rPr>
        <w:t xml:space="preserve"> между основными ступенями обучения: начальной, основной и полной средней школой.</w:t>
      </w:r>
    </w:p>
    <w:p w:rsidR="00170130" w:rsidRDefault="00170130" w:rsidP="00847FEE">
      <w:pPr>
        <w:pStyle w:val="NoSpacing"/>
        <w:ind w:left="1200"/>
        <w:jc w:val="both"/>
        <w:rPr>
          <w:rFonts w:ascii="Times New Roman" w:hAnsi="Times New Roman"/>
          <w:b/>
          <w:sz w:val="24"/>
          <w:szCs w:val="24"/>
        </w:rPr>
      </w:pPr>
    </w:p>
    <w:p w:rsidR="00170130" w:rsidRPr="00C04BB6" w:rsidRDefault="00170130" w:rsidP="00847FEE">
      <w:pPr>
        <w:pStyle w:val="NoSpacing"/>
        <w:ind w:left="1200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Общеучебные умения, навыки и способы деятельности</w:t>
      </w:r>
    </w:p>
    <w:p w:rsidR="00170130" w:rsidRPr="00C04BB6" w:rsidRDefault="00170130" w:rsidP="00847FEE">
      <w:pPr>
        <w:pStyle w:val="NoSpacing"/>
        <w:ind w:left="1200"/>
        <w:jc w:val="both"/>
        <w:rPr>
          <w:rFonts w:ascii="Times New Roman" w:hAnsi="Times New Roman"/>
          <w:b/>
          <w:sz w:val="24"/>
          <w:szCs w:val="24"/>
        </w:rPr>
      </w:pPr>
    </w:p>
    <w:p w:rsidR="00170130" w:rsidRPr="00C04BB6" w:rsidRDefault="00170130" w:rsidP="00847FEE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        Рабочая программа учебного предмета «Русский язык», разработанная на основе авторской программы</w:t>
      </w:r>
      <w:r>
        <w:rPr>
          <w:rFonts w:ascii="Times New Roman" w:hAnsi="Times New Roman"/>
          <w:sz w:val="24"/>
          <w:szCs w:val="24"/>
        </w:rPr>
        <w:t xml:space="preserve"> М.Т. Баранова</w:t>
      </w:r>
      <w:r w:rsidRPr="00C04BB6">
        <w:rPr>
          <w:rFonts w:ascii="Times New Roman" w:hAnsi="Times New Roman"/>
          <w:sz w:val="24"/>
          <w:szCs w:val="24"/>
        </w:rPr>
        <w:t>, предусматривает формирование у учащихся общеучебных умений, навыков и способов деятельности, которые базируются на речевой деятельности и предполагают развитие речемыслительных способностей, обеспечивающих результативную коммуникацию:</w:t>
      </w:r>
    </w:p>
    <w:p w:rsidR="00170130" w:rsidRPr="00C04BB6" w:rsidRDefault="00170130" w:rsidP="00847FEE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Коммуникативные</w:t>
      </w:r>
      <w:r w:rsidRPr="00C04BB6">
        <w:rPr>
          <w:rFonts w:ascii="Times New Roman" w:hAnsi="Times New Roman"/>
          <w:sz w:val="24"/>
          <w:szCs w:val="24"/>
        </w:rPr>
        <w:t xml:space="preserve"> – 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</w:t>
      </w:r>
    </w:p>
    <w:p w:rsidR="00170130" w:rsidRPr="00C04BB6" w:rsidRDefault="00170130" w:rsidP="00847FEE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Интеллектуальные –</w:t>
      </w:r>
      <w:r w:rsidRPr="00C04BB6">
        <w:rPr>
          <w:rFonts w:ascii="Times New Roman" w:hAnsi="Times New Roman"/>
          <w:sz w:val="24"/>
          <w:szCs w:val="24"/>
        </w:rPr>
        <w:t xml:space="preserve"> умение сравнивать и сопоставлять, анализировать и синтезировать, абстрагировать и обобщать, оценивать и классифицировать</w:t>
      </w:r>
    </w:p>
    <w:p w:rsidR="00170130" w:rsidRPr="00C04BB6" w:rsidRDefault="00170130" w:rsidP="00847FEE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 xml:space="preserve">Информационные </w:t>
      </w:r>
      <w:r w:rsidRPr="00C04BB6">
        <w:rPr>
          <w:rFonts w:ascii="Times New Roman" w:hAnsi="Times New Roman"/>
          <w:sz w:val="24"/>
          <w:szCs w:val="24"/>
        </w:rPr>
        <w:t>– умение осуществлять библиографический поиск, извлекать информацию из различных источников, умение работать с текстом</w:t>
      </w:r>
    </w:p>
    <w:p w:rsidR="00170130" w:rsidRPr="00C04BB6" w:rsidRDefault="00170130" w:rsidP="00847FEE">
      <w:pPr>
        <w:pStyle w:val="NoSpacing"/>
        <w:numPr>
          <w:ilvl w:val="0"/>
          <w:numId w:val="1"/>
        </w:numPr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 xml:space="preserve">Организационные </w:t>
      </w:r>
      <w:r w:rsidRPr="00C04BB6">
        <w:rPr>
          <w:rFonts w:ascii="Times New Roman" w:hAnsi="Times New Roman"/>
          <w:sz w:val="24"/>
          <w:szCs w:val="24"/>
        </w:rPr>
        <w:t xml:space="preserve">– умение формулировать цель деятельности, планировать ее, осуществлять самоконтроль, самооценку, самокоррекцию. Следовательно, создаются необходимые условия реализации в процессе обучения </w:t>
      </w:r>
      <w:r w:rsidRPr="00C04BB6">
        <w:rPr>
          <w:rFonts w:ascii="Times New Roman" w:hAnsi="Times New Roman"/>
          <w:b/>
          <w:sz w:val="24"/>
          <w:szCs w:val="24"/>
        </w:rPr>
        <w:t xml:space="preserve">межпредметных связей  </w:t>
      </w:r>
      <w:r w:rsidRPr="00C04BB6">
        <w:rPr>
          <w:rFonts w:ascii="Times New Roman" w:hAnsi="Times New Roman"/>
          <w:sz w:val="24"/>
          <w:szCs w:val="24"/>
        </w:rPr>
        <w:t xml:space="preserve"> с другими школьными дисциплинами на основе формирования и развития всех видов речевой деятельности.</w:t>
      </w:r>
    </w:p>
    <w:p w:rsidR="00170130" w:rsidRPr="00C04BB6" w:rsidRDefault="00170130" w:rsidP="00847FEE">
      <w:pPr>
        <w:pStyle w:val="NoSpacing"/>
        <w:ind w:firstLine="709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 xml:space="preserve">В целом, </w:t>
      </w:r>
      <w:r w:rsidRPr="00C04BB6">
        <w:rPr>
          <w:rFonts w:ascii="Times New Roman" w:hAnsi="Times New Roman"/>
          <w:sz w:val="24"/>
          <w:szCs w:val="24"/>
        </w:rPr>
        <w:t xml:space="preserve">курс русского языка 5-9 направлен </w:t>
      </w:r>
      <w:r w:rsidRPr="00C04BB6">
        <w:rPr>
          <w:rFonts w:ascii="Times New Roman" w:hAnsi="Times New Roman"/>
          <w:b/>
          <w:sz w:val="24"/>
          <w:szCs w:val="24"/>
        </w:rPr>
        <w:t>на всестороннее развитие личности</w:t>
      </w:r>
      <w:r w:rsidRPr="00C04BB6">
        <w:rPr>
          <w:rFonts w:ascii="Times New Roman" w:hAnsi="Times New Roman"/>
          <w:sz w:val="24"/>
          <w:szCs w:val="24"/>
        </w:rPr>
        <w:t xml:space="preserve"> средствами предмета: развитие мышления и речи обучающихся, их эмоционально-волевой сферы, логического мышления; формирование представления о роли языка в жизни людей и богатстве русского языка; формирование потребности в речевом самосовершенствовании; целенаправленное развитие языковой, коммуникативной компетенции, необходимых для успешной учебной и трудовой деятельности.</w:t>
      </w:r>
    </w:p>
    <w:p w:rsidR="00170130" w:rsidRPr="00C04BB6" w:rsidRDefault="00170130" w:rsidP="00847FEE">
      <w:pPr>
        <w:pStyle w:val="NoSpacing"/>
        <w:ind w:firstLine="360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Дляреализации рабочей программы используются следующие формы обучения:</w:t>
      </w:r>
    </w:p>
    <w:p w:rsidR="00170130" w:rsidRPr="00C04BB6" w:rsidRDefault="00170130" w:rsidP="00847FEE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комбинированный урок;</w:t>
      </w:r>
    </w:p>
    <w:p w:rsidR="00170130" w:rsidRPr="00C04BB6" w:rsidRDefault="00170130" w:rsidP="00847FEE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урок развития речи;</w:t>
      </w:r>
    </w:p>
    <w:p w:rsidR="00170130" w:rsidRPr="00C04BB6" w:rsidRDefault="00170130" w:rsidP="00847FEE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урок сообщения новых знаний;</w:t>
      </w:r>
    </w:p>
    <w:p w:rsidR="00170130" w:rsidRPr="00C04BB6" w:rsidRDefault="00170130" w:rsidP="00847FEE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урок закрепления;</w:t>
      </w:r>
    </w:p>
    <w:p w:rsidR="00170130" w:rsidRPr="00C04BB6" w:rsidRDefault="00170130" w:rsidP="00847FEE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уроки проверки полученных  знаний , умений и навыков и контроля за их усвоением;</w:t>
      </w:r>
    </w:p>
    <w:p w:rsidR="00170130" w:rsidRPr="00C04BB6" w:rsidRDefault="00170130" w:rsidP="00847FEE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урок обобщения знаний;</w:t>
      </w:r>
    </w:p>
    <w:p w:rsidR="00170130" w:rsidRPr="00C04BB6" w:rsidRDefault="00170130" w:rsidP="00847FEE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урок-беседа;</w:t>
      </w:r>
    </w:p>
    <w:p w:rsidR="00170130" w:rsidRPr="00C04BB6" w:rsidRDefault="00170130" w:rsidP="00847FEE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урок-диспут;</w:t>
      </w:r>
    </w:p>
    <w:p w:rsidR="00170130" w:rsidRPr="00C04BB6" w:rsidRDefault="00170130" w:rsidP="00847FEE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урок-практикум.</w:t>
      </w:r>
    </w:p>
    <w:p w:rsidR="00170130" w:rsidRPr="00C04BB6" w:rsidRDefault="00170130" w:rsidP="00847FEE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Используемые формы, способы и средства проверки и оценки результатов обучения:</w:t>
      </w:r>
    </w:p>
    <w:p w:rsidR="00170130" w:rsidRPr="00C04BB6" w:rsidRDefault="00170130" w:rsidP="00847FEE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словарный диктант;</w:t>
      </w:r>
    </w:p>
    <w:p w:rsidR="00170130" w:rsidRPr="00C04BB6" w:rsidRDefault="00170130" w:rsidP="00847FEE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задания на распознавание;</w:t>
      </w:r>
    </w:p>
    <w:p w:rsidR="00170130" w:rsidRPr="00C04BB6" w:rsidRDefault="00170130" w:rsidP="00847FEE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задания на поиск ошибки;</w:t>
      </w:r>
    </w:p>
    <w:p w:rsidR="00170130" w:rsidRPr="00C04BB6" w:rsidRDefault="00170130" w:rsidP="00847FEE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диктант с грамматическим заданием;</w:t>
      </w:r>
    </w:p>
    <w:p w:rsidR="00170130" w:rsidRPr="00C04BB6" w:rsidRDefault="00170130" w:rsidP="00847FEE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разученный диктант;</w:t>
      </w:r>
    </w:p>
    <w:p w:rsidR="00170130" w:rsidRPr="00C04BB6" w:rsidRDefault="00170130" w:rsidP="00847FEE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сочинения различных типов речи, в том числе – по картине;</w:t>
      </w:r>
    </w:p>
    <w:p w:rsidR="00170130" w:rsidRPr="00C04BB6" w:rsidRDefault="00170130" w:rsidP="00847FEE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подробные и сжатые изложения по прослушанному и прочитанному тексту;</w:t>
      </w:r>
    </w:p>
    <w:p w:rsidR="00170130" w:rsidRPr="00C04BB6" w:rsidRDefault="00170130" w:rsidP="00847FEE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тестирование;</w:t>
      </w:r>
    </w:p>
    <w:p w:rsidR="00170130" w:rsidRDefault="00170130" w:rsidP="00847FEE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проверочная работа.</w:t>
      </w:r>
    </w:p>
    <w:p w:rsidR="00170130" w:rsidRPr="00C04BB6" w:rsidRDefault="00170130" w:rsidP="00847FEE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</w:p>
    <w:p w:rsidR="00170130" w:rsidRPr="00C04BB6" w:rsidRDefault="00170130" w:rsidP="00847FE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Для реализации программы курса «Русский язык» используется УМК под редакцией</w:t>
      </w:r>
      <w:r>
        <w:rPr>
          <w:rFonts w:ascii="Times New Roman" w:hAnsi="Times New Roman"/>
          <w:b/>
          <w:sz w:val="24"/>
          <w:szCs w:val="24"/>
        </w:rPr>
        <w:t>М.Т. Баранова</w:t>
      </w:r>
      <w:r w:rsidRPr="00C04BB6">
        <w:rPr>
          <w:rFonts w:ascii="Times New Roman" w:hAnsi="Times New Roman"/>
          <w:b/>
          <w:sz w:val="24"/>
          <w:szCs w:val="24"/>
        </w:rPr>
        <w:t>, который включает в себя:</w:t>
      </w:r>
    </w:p>
    <w:p w:rsidR="00170130" w:rsidRPr="00C04BB6" w:rsidRDefault="00170130" w:rsidP="00847FE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программу для 5-11 классов общеобразовательных учреждений под редакцией </w:t>
      </w:r>
      <w:r>
        <w:rPr>
          <w:rFonts w:ascii="Times New Roman" w:hAnsi="Times New Roman"/>
          <w:sz w:val="24"/>
          <w:szCs w:val="24"/>
        </w:rPr>
        <w:t xml:space="preserve">М.Т. Баранова, </w:t>
      </w:r>
      <w:r w:rsidRPr="00C04BB6">
        <w:rPr>
          <w:rFonts w:ascii="Times New Roman" w:hAnsi="Times New Roman"/>
          <w:sz w:val="24"/>
          <w:szCs w:val="24"/>
        </w:rPr>
        <w:t>М.:</w:t>
      </w:r>
      <w:r>
        <w:rPr>
          <w:rFonts w:ascii="Times New Roman" w:hAnsi="Times New Roman"/>
          <w:sz w:val="24"/>
          <w:szCs w:val="24"/>
        </w:rPr>
        <w:t>Просвещение, 2011</w:t>
      </w:r>
      <w:r w:rsidRPr="00C04BB6">
        <w:rPr>
          <w:rFonts w:ascii="Times New Roman" w:hAnsi="Times New Roman"/>
          <w:sz w:val="24"/>
          <w:szCs w:val="24"/>
        </w:rPr>
        <w:t xml:space="preserve"> год;</w:t>
      </w:r>
    </w:p>
    <w:p w:rsidR="00170130" w:rsidRPr="00C04BB6" w:rsidRDefault="00170130" w:rsidP="00847FE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учебник « Русский язык 5 класс»  под редакцией </w:t>
      </w:r>
      <w:r>
        <w:rPr>
          <w:rFonts w:ascii="Times New Roman" w:hAnsi="Times New Roman"/>
          <w:sz w:val="24"/>
          <w:szCs w:val="24"/>
        </w:rPr>
        <w:t>М.Т. Баранова</w:t>
      </w:r>
      <w:r w:rsidRPr="00C04BB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Просвещение, 2011</w:t>
      </w:r>
      <w:r w:rsidRPr="00C04BB6">
        <w:rPr>
          <w:rFonts w:ascii="Times New Roman" w:hAnsi="Times New Roman"/>
          <w:sz w:val="24"/>
          <w:szCs w:val="24"/>
        </w:rPr>
        <w:t>;</w:t>
      </w:r>
    </w:p>
    <w:p w:rsidR="00170130" w:rsidRPr="00C04BB6" w:rsidRDefault="00170130" w:rsidP="00847FE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учебник «Русский язык 6 класс»»  под редакцией</w:t>
      </w:r>
      <w:r>
        <w:rPr>
          <w:rFonts w:ascii="Times New Roman" w:hAnsi="Times New Roman"/>
          <w:sz w:val="24"/>
          <w:szCs w:val="24"/>
        </w:rPr>
        <w:t xml:space="preserve"> М.Т. Баранова</w:t>
      </w:r>
      <w:r w:rsidRPr="00C04BB6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Просвещение,2011</w:t>
      </w:r>
      <w:r w:rsidRPr="00C04BB6">
        <w:rPr>
          <w:rFonts w:ascii="Times New Roman" w:hAnsi="Times New Roman"/>
          <w:sz w:val="24"/>
          <w:szCs w:val="24"/>
        </w:rPr>
        <w:t>;</w:t>
      </w:r>
    </w:p>
    <w:p w:rsidR="00170130" w:rsidRPr="00C04BB6" w:rsidRDefault="00170130" w:rsidP="00847FE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учебник «Русский язык 7 класс»»  под редакцией</w:t>
      </w:r>
      <w:r>
        <w:rPr>
          <w:rFonts w:ascii="Times New Roman" w:hAnsi="Times New Roman"/>
          <w:sz w:val="24"/>
          <w:szCs w:val="24"/>
        </w:rPr>
        <w:t xml:space="preserve"> М.Т. Баранова</w:t>
      </w:r>
      <w:r w:rsidRPr="00C04BB6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Просвещение,2011</w:t>
      </w:r>
      <w:r w:rsidRPr="00C04BB6">
        <w:rPr>
          <w:rFonts w:ascii="Times New Roman" w:hAnsi="Times New Roman"/>
          <w:sz w:val="24"/>
          <w:szCs w:val="24"/>
        </w:rPr>
        <w:t>;</w:t>
      </w:r>
    </w:p>
    <w:p w:rsidR="00170130" w:rsidRPr="00C04BB6" w:rsidRDefault="00170130" w:rsidP="00847FE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учебник «Русский язык 8 класс»»  под редакцией</w:t>
      </w:r>
      <w:r>
        <w:rPr>
          <w:rFonts w:ascii="Times New Roman" w:hAnsi="Times New Roman"/>
          <w:sz w:val="24"/>
          <w:szCs w:val="24"/>
        </w:rPr>
        <w:t xml:space="preserve">  М.Т. Баранова</w:t>
      </w:r>
      <w:r w:rsidRPr="00C04BB6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Просвещение,2011</w:t>
      </w:r>
      <w:r w:rsidRPr="00C04BB6">
        <w:rPr>
          <w:rFonts w:ascii="Times New Roman" w:hAnsi="Times New Roman"/>
          <w:sz w:val="24"/>
          <w:szCs w:val="24"/>
        </w:rPr>
        <w:t>;</w:t>
      </w:r>
    </w:p>
    <w:p w:rsidR="00170130" w:rsidRPr="00C04BB6" w:rsidRDefault="00170130" w:rsidP="00847FE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учебник «Русский язык 9 класс»»  под редакцией</w:t>
      </w:r>
      <w:r>
        <w:rPr>
          <w:rFonts w:ascii="Times New Roman" w:hAnsi="Times New Roman"/>
          <w:sz w:val="24"/>
          <w:szCs w:val="24"/>
        </w:rPr>
        <w:t xml:space="preserve"> М.Т. Баранова</w:t>
      </w:r>
      <w:r w:rsidRPr="00C04BB6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Просвещение,2011</w:t>
      </w:r>
      <w:r w:rsidRPr="00C04BB6">
        <w:rPr>
          <w:rFonts w:ascii="Times New Roman" w:hAnsi="Times New Roman"/>
          <w:sz w:val="24"/>
          <w:szCs w:val="24"/>
        </w:rPr>
        <w:t>;</w:t>
      </w:r>
    </w:p>
    <w:p w:rsidR="00170130" w:rsidRPr="00C04BB6" w:rsidRDefault="00170130" w:rsidP="00847FE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методические рекомендации к УМК   под редакцией</w:t>
      </w:r>
      <w:r>
        <w:rPr>
          <w:rFonts w:ascii="Times New Roman" w:hAnsi="Times New Roman"/>
          <w:sz w:val="24"/>
          <w:szCs w:val="24"/>
        </w:rPr>
        <w:t>М.Т. Баранова</w:t>
      </w:r>
      <w:r w:rsidRPr="00C04BB6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Просвещение,2011</w:t>
      </w:r>
      <w:r w:rsidRPr="00C04BB6">
        <w:rPr>
          <w:rFonts w:ascii="Times New Roman" w:hAnsi="Times New Roman"/>
          <w:sz w:val="24"/>
          <w:szCs w:val="24"/>
        </w:rPr>
        <w:t>;</w:t>
      </w:r>
    </w:p>
    <w:p w:rsidR="00170130" w:rsidRPr="00C04BB6" w:rsidRDefault="00170130" w:rsidP="00847FE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практикум по русскому языку. 5 класс, </w:t>
      </w:r>
      <w:r>
        <w:rPr>
          <w:rFonts w:ascii="Times New Roman" w:hAnsi="Times New Roman"/>
          <w:sz w:val="24"/>
          <w:szCs w:val="24"/>
        </w:rPr>
        <w:t>Просвещение,2011</w:t>
      </w:r>
      <w:r w:rsidRPr="00C04BB6">
        <w:rPr>
          <w:rFonts w:ascii="Times New Roman" w:hAnsi="Times New Roman"/>
          <w:sz w:val="24"/>
          <w:szCs w:val="24"/>
        </w:rPr>
        <w:t>;</w:t>
      </w:r>
    </w:p>
    <w:p w:rsidR="00170130" w:rsidRPr="00C04BB6" w:rsidRDefault="00170130" w:rsidP="00847FE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практикум по русскому языку. 6 класс, </w:t>
      </w:r>
      <w:r>
        <w:rPr>
          <w:rFonts w:ascii="Times New Roman" w:hAnsi="Times New Roman"/>
          <w:sz w:val="24"/>
          <w:szCs w:val="24"/>
        </w:rPr>
        <w:t>Просвещение,2011</w:t>
      </w:r>
      <w:r w:rsidRPr="00C04BB6">
        <w:rPr>
          <w:rFonts w:ascii="Times New Roman" w:hAnsi="Times New Roman"/>
          <w:sz w:val="24"/>
          <w:szCs w:val="24"/>
        </w:rPr>
        <w:t>;</w:t>
      </w:r>
    </w:p>
    <w:p w:rsidR="00170130" w:rsidRPr="00C04BB6" w:rsidRDefault="00170130" w:rsidP="00847FE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лингвистические словари;</w:t>
      </w:r>
    </w:p>
    <w:p w:rsidR="00170130" w:rsidRPr="00C04BB6" w:rsidRDefault="00170130" w:rsidP="00847FE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тесты по русскому языку для 5-8 классов.</w:t>
      </w:r>
    </w:p>
    <w:p w:rsidR="00170130" w:rsidRPr="00C04BB6" w:rsidRDefault="00170130" w:rsidP="00940131">
      <w:pPr>
        <w:spacing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Обоснование выбора УМК для реализации рабочей учебной программы</w:t>
      </w:r>
    </w:p>
    <w:p w:rsidR="00170130" w:rsidRPr="00C04BB6" w:rsidRDefault="00170130" w:rsidP="00940131">
      <w:pPr>
        <w:spacing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170130" w:rsidRPr="00C04BB6" w:rsidRDefault="00170130" w:rsidP="0094013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Учебники входят в состав УМК по русскому языку для 5-9-го класса общеобразовательной школы (под редакцией </w:t>
      </w:r>
      <w:r>
        <w:rPr>
          <w:rFonts w:ascii="Times New Roman" w:hAnsi="Times New Roman"/>
          <w:sz w:val="24"/>
          <w:szCs w:val="24"/>
        </w:rPr>
        <w:t>М.Т. Баранова</w:t>
      </w:r>
      <w:r w:rsidRPr="00C04BB6">
        <w:rPr>
          <w:rFonts w:ascii="Times New Roman" w:hAnsi="Times New Roman"/>
          <w:sz w:val="24"/>
          <w:szCs w:val="24"/>
        </w:rPr>
        <w:t>). Отличительные его особенности – ориентация на интенсивное речевое и интеллектуальное развитие учащихся, связь родного языка с другими школьными предметами.</w:t>
      </w:r>
    </w:p>
    <w:p w:rsidR="00170130" w:rsidRPr="00C04BB6" w:rsidRDefault="00170130" w:rsidP="0094013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Учебники построены так, что каждый урок русского языка становится уроком развития речи. Содержание учебника соответствует новому образовательному стандарту по русскому языку.  Программа составлена с учётом принципа преемственности между основными ступенями обучения: начальной, основной и полной средней школой</w:t>
      </w:r>
    </w:p>
    <w:p w:rsidR="00170130" w:rsidRPr="00C04BB6" w:rsidRDefault="00170130" w:rsidP="0094013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5 КЛАСС</w:t>
      </w:r>
    </w:p>
    <w:p w:rsidR="00170130" w:rsidRPr="00C04BB6" w:rsidRDefault="00170130" w:rsidP="00940131">
      <w:pPr>
        <w:pStyle w:val="NoSpacing"/>
        <w:ind w:left="720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 xml:space="preserve">Цель – </w:t>
      </w:r>
      <w:r w:rsidRPr="00C04BB6">
        <w:rPr>
          <w:rFonts w:ascii="Times New Roman" w:hAnsi="Times New Roman"/>
          <w:sz w:val="24"/>
          <w:szCs w:val="24"/>
        </w:rPr>
        <w:t>продолжить формирование орфографических и пунктуационных навыков, приобретенных в начальной школе; познакомить с основными разделами лингвистики; углубить и расширить знания об имени существительном, прилагательном и глаголе; начать работу над текстом как центральной единицей устной и письменной речи; совершенствовать языковую  и коммуникативную компетенции, необходимых для учебной и трудовой деятельности.</w:t>
      </w:r>
    </w:p>
    <w:p w:rsidR="00170130" w:rsidRPr="00C04BB6" w:rsidRDefault="00170130" w:rsidP="00940131">
      <w:pPr>
        <w:pStyle w:val="NoSpacing"/>
        <w:ind w:left="720"/>
        <w:jc w:val="both"/>
        <w:rPr>
          <w:rFonts w:ascii="Times New Roman" w:hAnsi="Times New Roman"/>
          <w:sz w:val="24"/>
          <w:szCs w:val="24"/>
        </w:rPr>
      </w:pPr>
    </w:p>
    <w:p w:rsidR="00170130" w:rsidRPr="00C04BB6" w:rsidRDefault="00170130" w:rsidP="00940131">
      <w:pPr>
        <w:pStyle w:val="NoSpacing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170130" w:rsidRPr="00C04BB6" w:rsidRDefault="00170130" w:rsidP="00940131">
      <w:pPr>
        <w:pStyle w:val="NoSpacing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ТЕМАТИЧЕСКИЙ ПЛАН</w:t>
      </w:r>
    </w:p>
    <w:p w:rsidR="00170130" w:rsidRPr="00C04BB6" w:rsidRDefault="00170130" w:rsidP="00940131">
      <w:pPr>
        <w:pStyle w:val="NoSpacing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210 ЧАСОВ (6 ЧАСОВ В НЕДЕЛЮ)</w:t>
      </w: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59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56"/>
        <w:gridCol w:w="5534"/>
        <w:gridCol w:w="1007"/>
        <w:gridCol w:w="2374"/>
      </w:tblGrid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№ П/П  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В т.ч. контрольные и творческие</w:t>
            </w: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 xml:space="preserve">ЛИНГВИСТИКА – НАУКА О ЯЗЫКЕ И РЕЧИ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Знакомство с учебником. Богатство и выразительность русского языка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 Лингвистика – наука о языке и речи.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 xml:space="preserve">ВВЕДЕНИЕ В ЛИНГВИСТИКУ  (ВВОДНЫЙ КУРС) 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95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ФОНЕТИКА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 Стартовая работа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Диктант </w:t>
            </w: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Фонетика как раздел лингвистики. Гласные и согласные звуки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Фонетический разбор. Звукопись в художественном тексте. Фонетическая транскрипция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 Слог. Ударение. Словарный диктант №1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ОРФОЭПИЯ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Орфоэпия как раздел лингвистики.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Произношение гласных звуков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Произношение согласных звуков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Орфоэпический словарь: его структура и назначение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Повторение и обобщение по темам «Орфоэпия. Фонетика»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ГРАФИКА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Графика как раздел лингвистики. Алфавит и его использование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Звуки и буквы.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Письмо и каллиграфия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Обозначение звуков с помощью букв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Е,Ё, Ю, 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Роль букв ъ и ь в обозначении звукового состава словоформы.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Контрольная работа №1.Тест  по темам «Фонетика. Орфоэпия. Графика».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МОРФЕМИКА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Морфемика как раздел лингвистики.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Морфема – значимая часть слова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Чередование гласных и согласных в морфемах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Чередование гласных звуков. Словарный диктант №2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Чередование согласных звуков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ЛЕКСИКОЛОГИЯ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Лексикология как раздел лингвистики. Способы объяснения лексического значения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Объяснение лексического значения разными способами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Толковый словарь: его структура и назначение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Тематические группы слов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Слова, обозначающие родовые и видовые понятия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29-30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Р/р. Подготовка к сочинению и написание сочинения-описания по картине А. Рылова «Полевая рябинка»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ОРФОГРАФИЯ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Орфография как раздел лингвистики. Разделы русской орфографии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Орфограмма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Виды орфограмм в корне слова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Правописание корней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Правописание безударных гласных в корне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Правописание согласных в корне слова. Проверочная работа «Правописание корней»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Непроверяемые гласные в корне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Правописание окончаний. 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Правописание безударных личных окончаний глаголов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Правописание слов с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 xml:space="preserve">Ь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Ъ.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 Словарный диктант №3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Правописание -ТСЯ и -ТЬСЯ в глаголах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Разделительные Ь и Ь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Слитные, дефисные и раздельные написания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44-45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 Контрольная работа  №2. Диктант  по теме «Орфография». Анализ работы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МОРФОЛОГИЯ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Морфология как раздел лингвистики. Части речи в русском языке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Самостоятельные и служебные части речи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Изменяемые и неизменяемые части речи. Словарный диктант №4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Образование форм слова с помощью окончания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КУЛЬТУРА РЕЧИ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Соблюдение норм русского литературного языка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Употребление в речи этикетных слов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Речевая ситуация.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Соблюдение лексических норм при построении высказывания. Словарный диктант №5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Связь культуры поведения и культуры речевого высказывания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СИНТАКСИС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Синтаксис. Словосочетание как единица синтаксиса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Виды словосочетаний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Роль словосочетания в предложении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Предложение как единица синтаксиса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Интонация предложения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Главные члены предложения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Грамматическая основа предложения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Второстепенные члены предложения. Определение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Дополнение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Обстоятельство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Р/р.  Сжатое изложение-миниатюра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Виды предложений по цели высказывания 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Виды предложений по эмоциональной окраске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Распространенные и нераспространенные  предложения. Словарный диктант №6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Виды предложений по количеству грамматических основ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Различение простых и сложных предложений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Простое осложненное предложение. Словарный диктант №7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Предложения с однородными членами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Знаки препинания при однородных членах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Предложения с обращениями. Проверочная работа по теме «Простое осложненное предложение»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Предложения с вводными словами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Предложения со сравнительными оборотами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Предложения с прямой речью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Знаки препинания при прямой речи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Понятие о пунктуации. Знаки препинания. Словарный диктант №8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Основные разделы пунктуации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Знаки препинания внутри простого предложения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Запятая перед союзом 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83-84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Контрольная работа №3. Диктант  по темам «Синтаксис. Пунктуация». Анализ работы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Диктант </w:t>
            </w: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ТЕКСТОВЕДЕНИЕ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Текстоведение как раздел лингвистики. Понятие о тексте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Признаки теста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Типы речи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88-89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Р/р. Подготовка к сочинению-описанию местности по картине В. Д. Поленова «Московский дворик» Написание сочинения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Типы речи. Рассуждение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Типы речи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 План текста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93-94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Р/р. Подробное изложение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Основные нормы построения текста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96-97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Итоговая работа №4. Тест  по теме «Текстоведение». Анализ работы.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ОСНОВНЫЕ РАЗДЕЛЫ ЛИНГВИСТИКИ.  (СИСТЕМАТИЧЕСКИЙ КУРС)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94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СЛОВООБРАЗОВАНИЕ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Словообразование. Основные способы образования слов в русском языке. Словарный диктант №9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Словообразовательная пара и словообразовательная цепочка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Правописание букв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О-А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в корнях с чередованием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Выбор букв о и А в корнях с чередованием. Проверочная работа по теме «правописание букв О-А в корнях с чередованием»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Буквы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О-Ё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после шипящих в корнях слов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Буквы О-Ё после шипящих в окончаниях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Словообразование имен существительных. Словарный диктант №10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Словообразование имен прилагательных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Словообразование  глаголов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Р/р. Изложение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Правописание приставок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Образование слова и его морфемное строение.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Обобщение по теме «Словообразование».  Проверочная работа по теме «Словообразование»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ЛЕКСИКОЛОГИЯ И ФРАЗЕОЛОГИЯ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Лексикология как раздел лингвистики. Деление лексики русского языка на группы. Словарный диктант №11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Однозначные и многозначные слова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Синонимы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Антонимы.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Омонимы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Деление лексики на группы в зависимости от смысловых связей между словами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Деление лексики на группы в зависимости от происхождения слов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Исконно-русские и заимствованные слова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 Буквы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 xml:space="preserve">Ы-И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после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Ц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Лексика ограниченного употребления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Устаревшие слова. Словарный диктант №12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122-123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Р/Р. Работа над сочинением по картине В. М. Васнецова «Иван-царевич на Сером волке» и его написание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Сочинение </w:t>
            </w: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Фразеология как раздел лингвистики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Обобщающий урок по теме «Лексикология и фразеология»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Контрольная работа №5. Тест по теме «Лексикология и фразеология».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 xml:space="preserve">МОРФОЛОГИЯ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65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ИМЯ СУЩЕСТВИТЕЛЬНОЕ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Морфология как раздел лингвистики. Слово как часть речи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Лексическое и грамматическое значение слова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Имя существительное как часть речи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Правописание суффиксов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–ЧИК, ЩИК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Правописание суффиксов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 xml:space="preserve">–ИК,    -ЕК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Постоянные морфологические признаки имен существительных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133 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Собственные и нарицательные имена существительные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Существительные одушевленные и неодушевленные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Род и склонение имен существительных. Словарный диктант № 13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 Слитное и раздельное написание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 xml:space="preserve"> НЕ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с существительными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Употребление НЕ с именами существительными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Непостоянные признаки существительных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Безударные окончания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 xml:space="preserve"> -И, -Е в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окончаниях существительных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Синтаксическая роль существительных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Культура речи. Правильное употребление имен существительных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Повторение и обобщение по теме «Имя существительное»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143-144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Контрольная работа №6. Диктант  по теме «Имя существительное». Анализ работы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ИМЯ ПРИЛАГАТЕЛЬНОЕ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Имя прилагательное как часть речи. Словарный диктант №14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Роль прилагательных в научных описаниях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Роль прилагательных в художественных описаниях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Лексико-грамматические разряды прилагательных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Различение разрядов прилагательных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Смысловые различия прилагательных разных разрядов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Непостоянные морфологические признаки прилагательных. Степени сравнения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Полные и краткие имена прилагательные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Склонение имен прилагательных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Правописание безударных окончаний имен прилагательных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Синтаксическая роль прилагательных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Культура речи. Правильное употребление прилагательных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Итоговое повторение по теме «Имя прилагательное»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158-159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Контрольная работа №7. Диктант по теме  «Имя прилагательное». Анализ работы.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ГЛАГОЛ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Глагол как часть речи. Словарный диктант №15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Общее значение глаголов и их употребление в речи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Инфинитив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Употребление инфинитива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Постоянные морфологические признаки глагола. Вид глагола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Правописание суффиксов –ЫВА-(-ИВА-), -ОВА-(-ЕВА-)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Переходные и непереходные глаголы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Возвратные и невозвратные глаголы. Словарный диктант №16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Правописание корней с чередующимися гласными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Буквы Е, И в корнях с чередованием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Непостоянные признаки глагола .</w:t>
            </w:r>
          </w:p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Изменение глаголов по наклонениям. Проверочная работа «Правописание корней с чередованием Е-И»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Условное наклонение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Повелительное наклонение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Ь в глаголах повелительного наклонения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Изъявительное наклонение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Изменение глаголов изъявительного наклонения по временам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Изменение глаголов прошедшего времени по числам и родам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Изменение глаголов настоящего времени по числам и лицам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Спряжение глаголов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Разноспрягаемые глаголы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Безличные глаголы. Проверочная работа по теме «Спряжение глаголов»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Употребление личных глаголов в значении безличных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Морфологический разбор глагола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183-184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Р/р. Изложение текста-повествования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Глаголы как члены предложения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Культура речи. Правильное употребление глаголов в речи. Грамматические нормы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Лексические нормы употребления глаголов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Повторение  по теме «Глагол»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Обобщение по теме «Глагол»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190-191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Контрольная работа №8. Тест  по теме «Глагол». Анализ работы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ИЗУЧЕННОГО В 5 КЛАССЕ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Повторение по итогам года. Предмет изучения лингвистики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28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Повторение по итогам года. Разделы лингвистики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28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Повторение по итогам года. Слово – дело великое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28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Повторение по итогам года. Правописание морфем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28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Повторение по итогам года. Словообразование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28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Повторение по итогам года. Орфограммы в окончании глагола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28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Повторение по итогам года. Орфограммы в корне глагола. Проверочная работа «Правописание морфем»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28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Повторение по итогам года. Словосочетание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28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Повторение по итогам года. Простое осложненное предложение.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28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Повторение по итогам года. Знаки препинания в простом осложненном предложении.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28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Повторение по итогам года. Сложные предложения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571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203-204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Итоговая контрольная работа. Анализ работы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Диктант </w:t>
            </w:r>
          </w:p>
        </w:tc>
      </w:tr>
      <w:tr w:rsidR="00170130" w:rsidRPr="006268E8" w:rsidTr="006268E8">
        <w:trPr>
          <w:trHeight w:val="28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Повторение по итогам года. Пунктуационный анализ текста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301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Повторение по итогам года. Языковой анализ текста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301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Повторение по итогам года. Текст.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28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Повторение по итогам года. Основные признаки текста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28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209-210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 xml:space="preserve"> РЕЗЕРВНЫЕ УРОКИ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70130" w:rsidRPr="00C04BB6" w:rsidRDefault="00170130" w:rsidP="00940131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ТРЕБОВАНИЯ К УРОВНЮ ПОДГОТОВКИ УЧАЩИХСЯ</w:t>
      </w: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ПО КУРСУ « РУССКИЙ ЯЗЫК 5 КЛАСС»</w:t>
      </w:r>
      <w:r w:rsidRPr="00C04BB6">
        <w:rPr>
          <w:rFonts w:ascii="Times New Roman" w:hAnsi="Times New Roman"/>
          <w:sz w:val="24"/>
          <w:szCs w:val="24"/>
        </w:rPr>
        <w:t>.</w:t>
      </w: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В результате изучения курса учащиеся должны:</w:t>
      </w: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  <w:u w:val="single"/>
        </w:rPr>
        <w:t xml:space="preserve">Знать / понимать </w:t>
      </w: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Речевая деятельность.</w:t>
      </w: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Понимать основное содержание небольшого по объему научно-учебного и художественного текста, воспринимаемого на слух; выделять основную мысль, структурные части исходного текста. Владеть техникой чтения; выделять в тексте главную и второстепенную информацию; разбивать текст на смысловые части и составлять простой план; отвечать на вопросы по содержанию прочитанного; извлекать информацию из лингвистических словарей; правильно расставлять логические ударения. Подробно и сжато пересказывать прочитанный текст, создавать устные высказывания, раскрывая тему и развивая основную мысль. Создавать письменные высказывания разных типов речи.</w:t>
      </w: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Текстоведение.</w:t>
      </w: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Определять тему, основную мысль текста, принадлежность его к функционально-смысловому стилю речи; находить в тексте описание, повествование, рассуждение; правильно подбирать заголовок; делить текст на абзацы; определять основные речевые ошибки и уметь исправлять недочеты в содержании высказывания и его построении.</w:t>
      </w: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Фонетика и орфоэпия.</w:t>
      </w: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          Выделять в слове звуки речи, давать им фонетическую характеристику; различать ударные и безударные слоги; не смешивать звуки и буквы; находить в художественном тексте явления звукописи; правильно произносить наиболее употребительные слова и формы изученных частей речи; работать с орфоэпическим словарем.</w:t>
      </w: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Графика.</w:t>
      </w: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Правильно произносит названия букв русского алфавита; проводить сопоставительный анализ звукового и буквенного состава слова.</w:t>
      </w: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Морфемика и словообразование.</w:t>
      </w: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 Выделять морфемы на основе смыслового и словообразовательного анализа слова(в словах несложной структуры); подбирать однокоренные слова с учетом значения слов, учитывая различия в значении однокоренных слов, вносимые приставками и суффиксами; пользоваться словарем значения морфем и словарем морфемного строения слов; объяснять особенности использования слов с эмоционально-оценочными суффиксами в художественных текстах.</w:t>
      </w: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Лексикология и фразеология.</w:t>
      </w: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Объяснять лексическое значение слов разными способами (описание, краткое толкование значения слова, подбор синонимов, антонимов, однокоренных слов); пользоваться толковым словарем для определения и уточнения лексического значения слова; распределять слова на тематические группы; употреблять слова в соответствии с их лексическим значением; различать прямое и переносное значение слов; находить в тексте выразительные приемы, основанные на употреблении слова в переносном значении; владеть наиболее употребительными оборотами русского речевого этикета; толковать значения употребительных фразеологизмов, отличать их от словосочетаний.</w:t>
      </w: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Морфология.</w:t>
      </w: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  Различать части речи (простые случаи); правильно указывать морфологические признаки имен существительных, прилагательных и глаголов; знать, как изменяются эти части речи, уметь склонять, спрягать, образовывать формы наклонения и т.п.; правильно, уместно и выразительно употреблять слова изученных частей речи.</w:t>
      </w: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Орфография.</w:t>
      </w: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Находить орфограммы в морфемах, группировать слова по видам орфограмм; владеть правильным способом подбора однокоренных слов, а также приемами применения изученных правил орфографии; устно объяснять выбор написания и использовать на письме специальные графические обозначения; самостоятельно подбирать слова на изученные правила.</w:t>
      </w: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Синтаксис и пунктуация.</w:t>
      </w: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Выделять словосочетания в предложении, определять главное и зависимое слово; составлять схемы словосочетаний; выделять основу предложения с двумя главными членами; конструировать предложения по заданным типам грамматических основ; характеризовать предложения по цели высказывания, наличию или отсутствию второстепенных членов, количеству грамматических основ; составлять простые и сложные предложения; соблюдать верную интонацию конца предложения; опознавать предложения, осложненные однородными членами, обращениями, вводными словами; находить предложения с прямой речью.</w:t>
      </w:r>
    </w:p>
    <w:p w:rsidR="00170130" w:rsidRPr="005C2699" w:rsidRDefault="00170130" w:rsidP="00940131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Владеть правильным способом действия при применении изученных правил пунктуации; устно объяснять постановку знаков препинания в предложениях изученных синтаксических конструкций и использовать на письме специальные графические обозначения; самостоятельно подбирать примеры на и</w:t>
      </w:r>
      <w:r>
        <w:rPr>
          <w:rFonts w:ascii="Times New Roman" w:hAnsi="Times New Roman"/>
          <w:sz w:val="24"/>
          <w:szCs w:val="24"/>
        </w:rPr>
        <w:t>зученные пунктуационные прави</w:t>
      </w: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6 КЛАСС</w:t>
      </w: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 xml:space="preserve">Цель – </w:t>
      </w:r>
      <w:r w:rsidRPr="00C04BB6">
        <w:rPr>
          <w:rFonts w:ascii="Times New Roman" w:hAnsi="Times New Roman"/>
          <w:sz w:val="24"/>
          <w:szCs w:val="24"/>
        </w:rPr>
        <w:t>продолжить формирование орфографических и пунктуационных навыков, приобретенных в 5 классе; продолжить изучение  основных разделов  лингвистики; углубить и расширить знания об имени существительном, прилагательном и глаголе, познакомить с особыми формами глагола (причастием и деепричастием), числительным и местоимением; совершенствовать работу над текстом как центральной единицей устной и письменной речи и  языковую  и коммуникативную компетенции, необходимые для учебной и трудовой деятельности.</w:t>
      </w:r>
    </w:p>
    <w:p w:rsidR="00170130" w:rsidRPr="00C04BB6" w:rsidRDefault="00170130" w:rsidP="00940131">
      <w:pPr>
        <w:pStyle w:val="NoSpacing"/>
        <w:ind w:left="1200"/>
        <w:jc w:val="both"/>
        <w:rPr>
          <w:rFonts w:ascii="Times New Roman" w:hAnsi="Times New Roman"/>
          <w:sz w:val="24"/>
          <w:szCs w:val="24"/>
        </w:rPr>
      </w:pP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ТЕМАТИЧЕСКИЙ ПЛАН</w:t>
      </w: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210 Ч (6 ЧАСОВ В НЕДЕЛЮ)</w:t>
      </w: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487"/>
        <w:gridCol w:w="1134"/>
        <w:gridCol w:w="1843"/>
      </w:tblGrid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В т.ч. на контрольные и творческие</w:t>
            </w: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РОДНОЙ ЯЗЫК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1. Родной язык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2. Роль родного языка в жизни человека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3. Функциональные разновидности языка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РУССКАЯ ОРФОГРАФИЯ КАК СИСТЕМА ПРАВИЛ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4. Русская орфография как система правил. Основной закон орфографии. Словарный диктант №1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5.Правописание корней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6. Правописание корней. Написание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 xml:space="preserve">и-ы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в корнях после приставок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7. Правописание согласных в корнях слов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8.Стартовая работа. Диктант 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9. Правописание приставок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10. Правописание малоупотребительных приставок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11. Правописание суффиксов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12. Правописание окончаний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13. Употребление букв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 xml:space="preserve">ё(е)-о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после шипящих и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ц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14. Употребление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 xml:space="preserve">ъ и ь.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Словарный диктант №2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15. Слитные, раздельные и дефисные написания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16-17. Р/р. Обучающее изложение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Изложение </w:t>
            </w: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18. Обобщающий урок по теме «Повторение  орфографии»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19. Контрольная работа№1. Диктант по теме «Повторение изученного в 5 классе»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Диктант </w:t>
            </w: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СИНТАКСИС И ПУНКТУАЦИЯ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20. Синтаксис и пунктуация. Словосочетание как единица языка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21. Предложение как единица синтаксиса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22. Члены предложения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23. Грамматическая основа предложения. Односоставные предложения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24. Второстепенные члены предложения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25-26. Р/р. Изложение по отрывку из рассказа К.Г.Паустовского «Заячьи лапы»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Изложение </w:t>
            </w: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27. Простое осложненное предложение. Предложения с обобщающим словом при однородных членах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28. Предложения с обращением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29. Вводные слова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30. Предложения со сравнительным оборотом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31. Сравнительный оборот в составе фразеологизмов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32. Сложное предложение и его виды. Словарный диктант №3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33. Пунктуация в сложном предложении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34. Предложения с прямой речью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35. Диалог 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36. Пунктуация как система правил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37. Контрольная работа №2. Разученный диктант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Диктант </w:t>
            </w: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ТЕКСТОВЕДЕНИЕ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38. Текст как единое целое. Основные признаки текста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39. Композиция текста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40. Простой и сложный план текста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41. Связь предложений в тексте. Последовательная связь. Словарный диктант №4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42. Средства связи предложений в тексте. 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43. Параллельная связь предложений в тексте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44. Сочетание разных способов связи предложений в тексте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45. Р/р. Изложение-миниатюра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46. Смысловая связь предложений в тексте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47. Лексический повтор как средство связи предложений в тексте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48. Типы речи. Повествование.  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49. Повествование с элементами рассуждения и описания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50. Рассказ 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51. Описание как тип речи. Виды описаний Словарный диктант №5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52. Требования к содержанию, композиционному и речевому оформлению текста. Редактирование 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53-54. Р/р. Подготовка к сочинению по картине В.А.Серова «Девочка с персиками» и его написание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Сочинение </w:t>
            </w: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МОРФОЛОГИЯ</w:t>
            </w:r>
          </w:p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ИМЯ СУЩЕСТВИТЕЛЬНОЕ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142</w:t>
            </w:r>
          </w:p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55. Морфология как раздел лингвистики. Части речи в русском языке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56. Грамматические признаки имени существительного и его употребление в речи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57. Способы образования имен существительных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58. Образование имен существительных путем сложения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59. Правописание сложных имен существительных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60. Слитное и дефисное написание сложных имен существительных. Проверочная работа по теме «Слитное и дефисное написание сложных имен существительных»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61. Культура речи. Правильное употребление имен существительных. 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62. Правила изменения имен существительных и использования их в речи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63. Имя существительное в словосочетании и предложении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64. Синтаксическая роль имени существительного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65. Имя существительное в тексте. Словарный диктант №6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66. Стилистическая роль имен существительных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67. Обобщающий урок-семинар по теме «Имя существительное»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68. Контрольная работа№3. Тест  по теме «Имя существительное»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ИМЯ ПРИЛАГАТЕЛЬНОЕ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69. Грамматические признаки и речевая роль имени прилагательного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70. Словообразование имен прилагательных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71. Словообразовательные гнезда слов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72-73. Р/р. Подготовка к сочинению по картине Г.Мясоедова «Косцы» и его написание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Сочинение </w:t>
            </w: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74. Правописание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н-нн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в прилагательных, образованных от существительных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75. Выбор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н-нн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в именах прилагательных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76. Правильное употребление суффиксов с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н-нн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в прилагательных. Проверочная работа по теме «Правописание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н-нн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в прилагательных, образованных от существительных»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618"/>
        </w:trPr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77. Правописание сложных имен прилагательных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618"/>
        </w:trPr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78. Различение слитного и дефисного написаний сложных прилагательных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79. Слитное и раздельное написание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с именами существительными и прилагательными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80. Частица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 xml:space="preserve">не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с прилагательными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81. Культура речи. Правильное употребление имен прилагательных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82. Лексические нормы употребления имен прилагательных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83. Синтаксическая роль имени прилагательного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84. Прилагательное в тексте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85. Выразительные возможности имени прилагательного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86-87. Контрольная работа №4. Диктант по теме «Имя прилагательное» и его анализ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Диктант </w:t>
            </w: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ГЛАГОЛ И ЕГО ФОРМЫ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ГЛАГОЛ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88. Глагол как часть речи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89. Постоянные морфологические признаки глагола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90. Непостоянные морфологические признаки глагола. Словарный диктант №7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91. Наклонение глагола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92. Изменение глагола по временам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93. Словообразование глаголов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94. Морфемный разбор глагола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95. Культура речи. Орфоэпические нормы.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96. Грамматические  нормы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97. Лексические нормы 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98. Глагол в словосочетании и предложении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99. Глагол в тексте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100. Единство видо-временных форм глагола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101-102. Р/р. Подготовка к сочинению по картине К.Е.Маковского «Дети, бегущие от грозы» и его написание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Сочинение </w:t>
            </w: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ДЕЕПРИЧАСТИЕ И ПРИЧАСТИЕ КАК ГЛАГОЛЬНЫЕ ФОРМЫ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43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103. Деепричастие и причастие как глагольные формы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104. Глагольные признаки у причастий и деепричастий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105. Морфологические признаки деепричастия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106. Определение глагольных признаков у деепричастий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107. Деепричастный оборот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108. Знаки препинания при деепричастном обороте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109. Синтаксическая роль деепричастного оборота. Проверочная работа по теме «Деепричастный оборот»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110. Образование деепричастий несовершенного  вида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111. Образование деепричастий совершенного  вида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112. Морфологический разбор деепричастия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113-114. Р/р. Подготовка к изложению «Братишка» и его написание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Изложение </w:t>
            </w: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115.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 xml:space="preserve">Не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с деепричастиями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116. Правописание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 xml:space="preserve">не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с глаголами и деепричастиями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117. Культура речи. Правильное употребление деепричастий. Словарный диктант №8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118. Грамматические нормы употребления деепричастий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119. Синтаксическая роль деепричастий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120. Морфологические признаки причастия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121. Признаки глагола и прилагательного в причастии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122. Определяемое слово при причастии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123. Правописание безударных окончаний причастий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124. Причастный оборот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125. Знаки препинания при причастном обороте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126-127. Контрольная работа №5. Диктант по теме «Знаки препинания при деепричастных и причастных оборотах» и ее анализ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128. Образование действительных причастий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129. Образование страдательных причастий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130. Морфологический разбор причастия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131. Склонение причастий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132. Полные и краткие причастия. Словарный диктант №9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133. Правописание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Н и НН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в суффиксах страдательных причастий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134. Правописание кратких страдательных причастий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135-136. Р/р. Подготовка к изложению «За спасение больных» и его написание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Изложение </w:t>
            </w: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137. Культура речи. Правильное употребление причастий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138. Лексические нормы употребления причастий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139. Грамматические различия деепричастий и причастий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140. Суффиксы деепричастий и причастий. Проверочная работа по теме «Правописание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Н и НН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в суффиксах страдательных причастий»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141. Деепричастие и причастие в тексте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142. Синтаксическая роль деепричастий и причастий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143. Обобщающий урок-игра «Глагол и его формы»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144-145. Контрольная работа №6. Тест по теме «Глагол и его формы» и ее анализ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ИМЯ ЧИСЛИТЕЛЬНОЕ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146. Имя числительное как часть речи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147. Разряды имен числительных. Количественные числительные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148. Порядковые числительные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149. Различение количественных и порядковых числительных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150.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в количественных числительных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151. Правописание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на конце и в середине числительных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152. Склонение количественных числительных</w:t>
            </w:r>
          </w:p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153. Склонение количественных числительных, обозначающие целые числа</w:t>
            </w:r>
          </w:p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154. Склонение числительных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200, 300, 400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и числительных на -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сот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155. Склонение собирательных числительных.   Словарный диктант №10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156. Склонение дробных числительных.</w:t>
            </w:r>
          </w:p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157. Склонение составных количественных числительных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158. Склонение порядковых числительных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159. Слитное написание порядковых числительных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160. Морфологический разбор имени числительного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161. Культура речи. Правильное употребление имен числительных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162. Грамматические нормы употребления числительных. Проверочная работа по теме «Склонение количественных числительных»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163. Правильное употребление собирательных числительных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164. Лексические нормы употребления числительных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165. Имя числительное в предложении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166. Имя числительное в тексте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167-168. Контрольная работа №7. Тест  по теме «Имя числительное» и ее анализ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МЕСТОИМЕНИЕ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169. Местоимение как часть речи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170. Общее значение местоимений и употребление их в речи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171. Разряды местоимений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172. Личные местоимения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173. Возвратное местоимение. Словарный диктант №11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174. Притяжательные местоимения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175. Различие личных и притяжательных местоимений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176. Вопросительно-относительные местоимения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177. Неопределенные местоимения, их правописание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178. Дефисное написание неопределенных местоимений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179. Отрицательные   местоимения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180. Слитное и раздельное написание отрицательных местоимений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181. Правописание неопределенных и отрицательных местоимений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182. Указательные местоимения. Словарный диктант №12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183. Употребление местоимений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сколько, столько, несколько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184. Определительные местоимения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185. Правильное употребление определительных местоимений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186. Морфологический разбор местоимения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187. Обобщение по теме «Разряды местоимений», подготовка к контрольной работе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188-189. Контрольная работа №8. Диктант по теме «Разряды местоимений» и ее анализ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Диктант </w:t>
            </w: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190. Культура речи. Правильное употребление местоимений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191Лексические нормы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192. Местоимение в словосочетании и предложении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193. Синтаксическая роль местоимений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194. Местоимение в тексте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195-196. Р/р. Подготовка к сочинению по картине А.К.Саврасова «Грачи прилетели» и его написание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Сочинение </w:t>
            </w: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ПОВТОРЕНИЕ ИЗУЧЕННОГО В 6 КЛАССЕ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197. Слово как основная единица языка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198. Повторение  орфографии. Правописание </w:t>
            </w:r>
            <w:r w:rsidRPr="006268E8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с существительными и прилагательными.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199. Правописание Н и НН в прилагательных и причастиях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200. Повторение словообразования. Образование существительных и прилагательных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201. Повторение синтаксиса: употребление запятой, тире и двоеточия.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202. Знаки препинания в простом осложненном предложении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203. Итоговая контрольная работа 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204. Анализ итоговой работы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205. Правописание и употребление в речи числительных.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206. Правописание и употребление в речи местоимений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207. Повторение текстоведения. Признаки текста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208. Текстоведческий анализ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6487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209-210</w:t>
            </w: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. РЕЗЕРВНЫЕ УРОКИ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170130" w:rsidRPr="00C04BB6" w:rsidRDefault="00170130" w:rsidP="005C2699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ТРЕБОВАНИЯ К УРОВНЮ ПОДГОТОВКИ УЧАЩИХСЯ</w:t>
      </w: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ПО КУРСУ « РУССКИЙ ЯЗЫК 6 КЛАСС»</w:t>
      </w:r>
      <w:r w:rsidRPr="00C04BB6">
        <w:rPr>
          <w:rFonts w:ascii="Times New Roman" w:hAnsi="Times New Roman"/>
          <w:sz w:val="24"/>
          <w:szCs w:val="24"/>
        </w:rPr>
        <w:t>.</w:t>
      </w: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В результате изучения курса учащиеся должны:</w:t>
      </w: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  <w:u w:val="single"/>
        </w:rPr>
        <w:t xml:space="preserve">Знать / понимать </w:t>
      </w: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 xml:space="preserve">          Речевая деятельность.</w:t>
      </w: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Воспринимая устную речь учителя, следить за ходом рассуждения, выделять главную информацию; определять основную мысль  аудируемого текста, составлять простой план. Осмыслено читать, понимать и пересказывать учебные тексты лингвистического содержания; дифференцировать главную и второстепенную информацию почитанного текста; разбивать текст на смысловые части и составлять сложный план; выразительно читать художественные и научно-учебные тексты. Пересказывать содержание прослушанного или прочитанного текста – рассуждения; подробно и выборочно пересказывать повествовательные художественные тексты; сохранять в тексте подробного изложения структуру исходного текста и языковые средства выразительности; строить небольшое по объему устное высказывание на заданную тему; соблюдать последовательность и связность изложения. Подробно и выборочно пересказывать содержание прослушанного или прочитанного текста; строить письменное высказывание на заданную тему; собирать и систематизировать материал к сочинению; употреблять синонимы, повтор слова, однокоренные слова как средство выразительности текста и связи предложений; исправлять неоправданный речевой повтор различными способами: заменой слова местоимением или синонимом, заменой синтаксической конструкции.</w:t>
      </w: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Текстоведение.</w:t>
      </w: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Определять основную мысль текста, подбирать наиболее удачный заголовок, делить текст на смысловые части, составлять простой и сложный план анализируемого текста; определять тип связи (цепная, параллельная) и средства связи предложений в тексте; устанавливать принадлежность слова к определенной функциональной разновидности языка и стилю речи.</w:t>
      </w: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Фонетика и орфоэпия.</w:t>
      </w: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Проводить фонетический и орфоэпический разбор слова; использовать транскрипцию; правильно произносить широко употребляемые слова и формы слов изученных частей речи; пользоваться орфоэпическим словарем; обнаруживать орфоэпические ошибки в звучащей речи.</w:t>
      </w: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Морфемика и словообразование.</w:t>
      </w: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Выделять морфемы на основе словообразовательного анализа(в словах более сложной структуры); давать структурно-грамматическую характеристику словам по морфемной модели; выделять исходную часть слова и словообразующую морфему при проведении словообразовательного анализа слова; различать изученные способы словообразования существительных, прилагательных и глаголов; пользоваться словообразовательным словарем, а также словарем морфемных моделей слов.</w:t>
      </w: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 xml:space="preserve">          Лексикология и фразеология.</w:t>
      </w: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          Пользоваться разными способами толкования лексического значения слова</w:t>
      </w:r>
      <w:r w:rsidRPr="00C04BB6">
        <w:rPr>
          <w:rFonts w:ascii="Times New Roman" w:hAnsi="Times New Roman"/>
          <w:b/>
          <w:sz w:val="24"/>
          <w:szCs w:val="24"/>
        </w:rPr>
        <w:t xml:space="preserve">. </w:t>
      </w:r>
      <w:r w:rsidRPr="00C04BB6">
        <w:rPr>
          <w:rFonts w:ascii="Times New Roman" w:hAnsi="Times New Roman"/>
          <w:sz w:val="24"/>
          <w:szCs w:val="24"/>
        </w:rPr>
        <w:t>Употреблять слова в соответствии с их лексическим значением, а также с условиями и задачами общения; толковать лексическое значение слов и фразеологизмов; подбирать синонимы и антонимы; выбирать из синонимического ряда наиболее точное и уместное слово в данной речевой ситуации; пользоваться различными видами словарей.</w:t>
      </w: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Морфология.</w:t>
      </w: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          Указывать морфологические признаки изученных частей речи, правильно образовывать и употреблять соответствующие грамматические формы; уместно и выразительно употреблять слова изученных частей речи; опираться на морфологические признаки слова при решении задач правописания.</w:t>
      </w: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Орфография.</w:t>
      </w: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          Обнаруживать изученные орфограммы и объяснять написание соответствующих слов; объяснять суть основного принципа русской орфографии (единообразное написание морфем); свободно пользоваться орфографическим словарем; владеть приемом поморфемного письма.</w:t>
      </w: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Синтаксис и пунктуация.</w:t>
      </w:r>
    </w:p>
    <w:p w:rsidR="00170130" w:rsidRPr="005C2699" w:rsidRDefault="00170130" w:rsidP="005C2699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Составлять схемы словосочетаний разных видов и конструировать словосочетания по предложенной схеме; анализировать разные виды сложных предложений (простые случаи); определять синтаксическую роль изученных частей речи; правильно строить предложения с причастными и деепричастными оборотами, стилистически оправданно употреблять их в речи. Правильно применять изученные пунктуационные правила; устно объяснять пунктуацию предложения, использовать на письме специальные графические обозначения, строить пунктуационные схемы предложений; самостоятельно подбирать примеры на изученные пунктуационные правила</w:t>
      </w:r>
      <w:r>
        <w:rPr>
          <w:rFonts w:ascii="Times New Roman" w:hAnsi="Times New Roman"/>
          <w:sz w:val="24"/>
          <w:szCs w:val="24"/>
        </w:rPr>
        <w:t>.</w:t>
      </w:r>
    </w:p>
    <w:p w:rsidR="00170130" w:rsidRPr="00C04BB6" w:rsidRDefault="00170130" w:rsidP="00940131">
      <w:pPr>
        <w:pStyle w:val="NoSpacing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170130" w:rsidRPr="00C04BB6" w:rsidRDefault="00170130" w:rsidP="00940131">
      <w:pPr>
        <w:pStyle w:val="NoSpacing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ТЕМАТИЧЕСКИЙ ПЛАН</w:t>
      </w:r>
    </w:p>
    <w:p w:rsidR="00170130" w:rsidRPr="00C04BB6" w:rsidRDefault="00170130" w:rsidP="00940131">
      <w:pPr>
        <w:pStyle w:val="NoSpacing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170130" w:rsidRPr="00C04BB6" w:rsidRDefault="00170130" w:rsidP="00940131">
      <w:pPr>
        <w:pStyle w:val="NoSpacing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7 класс</w:t>
      </w: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 xml:space="preserve">Цель  – </w:t>
      </w:r>
      <w:r w:rsidRPr="00C04BB6">
        <w:rPr>
          <w:rFonts w:ascii="Times New Roman" w:hAnsi="Times New Roman"/>
          <w:sz w:val="24"/>
          <w:szCs w:val="24"/>
        </w:rPr>
        <w:t>продолжить формирование орфографических и пунктуационных навыков, приобретенных в 5 - 6 классах; продолжить изучение  основных разделов  лингвистики; познакомить со способами образования наречий, их правописанием и употреблением в речи, углубить знания о служебных частях речи, познакомить с их правописанием и отличием от омонимичных словоформ; совершенствовать работу над текстом как центральной единицей устной и письменной речи и  языковую  и коммуникативную компетенции, необходимые для учебной и трудовой деятельности.</w:t>
      </w: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59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5"/>
        <w:gridCol w:w="6125"/>
        <w:gridCol w:w="974"/>
        <w:gridCol w:w="1807"/>
      </w:tblGrid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П/П  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В т.ч. на контрольные и творческие</w:t>
            </w: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Русский язык как развивающееся явление.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Синтаксис. Синтаксический разбор.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Пунктуация. Пунктуационный разбор.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Лексика и фразеология.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Фонетика и орфография.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Словообразование и орфография. Разбор слова по составу.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Морфология и орфография морфологический разбор слов.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Р.р. Текст. Стили русского литературного языка.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Контрольный диктант № 1 по теме «Повторение».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Р.р. Публицистический стиль.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Повторение изученного о глаголе.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Повторение изученного о глаголе.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Причастие как часть речи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Склонение причастий.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Склонение причастий.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Причастный оборот.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Выделение причастного оборота запятыми.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Р.р. Описание внешности человека.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Р.р. Описание внешности человека.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Действительные и страдательные причастия.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Краткие и полные страдательные причастия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Действительные причастия настоящего времени.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Действительные причастия прошедшего времени.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Р.р. Изложение с использованием причастий (упр. 100)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Р.р. Изложение с использованием причастий (упр. 100)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Страдательные причастия настоящего времени.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Гласные в суффиксах страдательных причастий настоящего времени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Страдательные причастия прошедшего времени.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255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Гласные перед Н в полных и кратких страдательных причастиях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Н и НН в суффиксах полных причастий и прилагательных, образованных от глаголов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Н и НН в суффиксах полных причастий и прилагательных, образованных от глаголов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Н и НН в суффиксах полных причастий и прилагательных, образованных от глаголов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Н и НН в суффик-сах кратких страдательных причастий и кратких отглагольных прилагательных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Н и НН в суффиксах кратких страдательных причастий и кратких отглагольных прилагательных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Практическая работа по теме «Н и НН в суффиксах полных страдательных причастий»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практич. работа</w:t>
            </w: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Р.р. Выборочное изложение.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изложение</w:t>
            </w: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Морфологический разбор причастия.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Контрольный диктант № 2 по теме «Причастие».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pct15" w:color="auto" w:fill="FFFFFF"/>
              </w:rPr>
            </w:pPr>
            <w:r w:rsidRPr="006268E8">
              <w:rPr>
                <w:rFonts w:ascii="Times New Roman" w:hAnsi="Times New Roman"/>
                <w:sz w:val="24"/>
                <w:szCs w:val="24"/>
                <w:shd w:val="pct15" w:color="auto" w:fill="FFFFFF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pct15" w:color="auto" w:fill="FFFFFF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Слитное и раздельное написание НЕ с причастиями.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Слитное и раздельное написание НЕ с причастиями.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Р.р. Сочинение «Мой знакомый»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Повторение изученного о причастии.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Повторение изученного о причастии.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Контрольный диктант № 3 по теме «Причастие».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Понятие о деепричастии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Деепричастный оборот. Запятые при деепричастном обороте.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НЕ с деепричастиями.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Деепричастия совершенного и несовершенного вида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.</w:t>
            </w:r>
            <w:r w:rsidRPr="006268E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. Сочинение по картине С. Григорьева «Вратарь»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.</w:t>
            </w:r>
            <w:r w:rsidRPr="006268E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. Сочинение по картине С. Григорьева «Вратарь»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Морфологический разбор деепричастия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Повторение по теме «Деепричастие»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Контрольный диктант № 4 по теме «Деепричастие».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Наречие как часть речи.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Смысловые группы наречий.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Смысловые группы наречий.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.</w:t>
            </w:r>
            <w:r w:rsidRPr="006268E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. Сочинение-описание действий (на основе наблюдений)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.</w:t>
            </w:r>
            <w:r w:rsidRPr="006268E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. Сочинение-описание действий (на основе наблюдений)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Степени сравнения наречий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Степени сравнения наречий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Морфологический разбор наречия.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Слитное и раздельное написание НЕ с наречиями на -о и -е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Буквы Е и И в приставках НЕ и НИ отрицат. наречий.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Н и НН в наречиях на -о и -е.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Р.р. Сочинение-описание.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Буквы О и Е после шипящих на конце наречий.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72-73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Буквы О и А на конце наречий с приставками ИЗ, ДО, С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Дефис между частями слова в наречиях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Слитное и раздельное написание приставок в наречиях, образованных от сущ-х и количественных числительных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Слитное и раздельное написание приставок в наречиях, образованных от сущ-х и количественных числительных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Р.р. Выборочное изложение.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изложение</w:t>
            </w: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Мягкий знак после шипящих на конце наречий.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Повторение и систематизация изученного по теме «Наречие».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Контрольный диктант № 5 по теме «Наречие».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Cs/>
                <w:sz w:val="24"/>
                <w:szCs w:val="24"/>
              </w:rPr>
              <w:t>Категория состояния как часть речи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Cs/>
                <w:sz w:val="24"/>
                <w:szCs w:val="24"/>
              </w:rPr>
              <w:t>Морфологический разбор категории состояния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Cs/>
                <w:sz w:val="24"/>
                <w:szCs w:val="24"/>
              </w:rPr>
              <w:t>Повторение по теме «Категория состояния»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Сжатое изложение с описанием состояния природы (К.Паустовский «Обыкновенная земля»).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изложение</w:t>
            </w: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Сжатое изложение с описанием состояния природы (К.Паустовский «Обыкновенная земля»).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изложение</w:t>
            </w: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Предлог как часть речи.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Употребление предлогов.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Непроизводные и производные предлоги.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Простые и составные предлоги. Морфологический разбор предлога.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Р.р. Рассказ-репортаж на основе увиденного (картина А.В.Сайкиной «Детская спортивная школа»)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Р.р. Рассказ-репортаж на основе увиденного (картина А.В.Сайкиной «Детская спортивная школа»)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Слитное и раздельное написание производных предлогов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Слитное и раздельное написание производных предлогов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Союз как част речи. Простые и составные союзы.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Сочинительные и подчинительные союзы.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Запятая перед союзами в сложном предложении.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tabs>
                <w:tab w:val="left" w:pos="1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Запятая перед союзами в сложном предложении.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Сочинительные союзы.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Подчинительные союзы.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Морфологический разбор союза.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Слитное написание союзов ТОЖЕ, ТАКЖЕ, ЧТОБЫ.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Слитное написание союзов ТОЖЕ, ТАКЖЕ, ЧТОБЫ.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Р.р. Сочинение публицистического стиля о пользе чтения.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Обобщение сведений о предлогах и союзах.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Контрольный диктант № 6 по теме «Союз».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Частица как часть речи.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109-</w:t>
            </w:r>
          </w:p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Разряды частиц. Формообразующие частицы.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111- 112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Смысловые частицы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Раздельное и дефисное написание частиц.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Р.р. Сочинение по картине К.Ф.Юона «Конец зимы. Полдень»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Р.р. Сочинение по картине К.Ф.Юона «Конец зимы. Полдень»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Морфологический разбор частицы.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Отрицательные частицы НЕ и НИ.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Отрицательные частицы НЕ и НИ.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Различение частицы НЕ и приставки НЕ.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Практическая работа по теме «Различение частицы НЕ и приставки НЕ.»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практич. работа</w:t>
            </w: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Р.р. Сочинение-рассказ по данному сюжету.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Р.р. Сочинение-рассказ по данному сюжету.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Частица НИ, приставка НИ, союз НИ-НИ.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Обобщение и систематизация по теме «Частица»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125</w:t>
            </w:r>
          </w:p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Контрольный диктант № 7 по теме «Частица».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iCs/>
                <w:sz w:val="24"/>
                <w:szCs w:val="24"/>
              </w:rPr>
              <w:t>Междометие как часть речи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iCs/>
                <w:sz w:val="24"/>
                <w:szCs w:val="24"/>
              </w:rPr>
              <w:t>Дефис в междометиях. Знаки препинания при междометиях.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iCs/>
                <w:sz w:val="24"/>
                <w:szCs w:val="24"/>
              </w:rPr>
              <w:t>Обобщение по теме «Междометие»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Разделы науки о языке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Р.р. Текст. Стили речи.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Фонетика. Графика.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Лексика и фразеология.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Морфемика. Словообразование.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Орфография.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Контрольный итоговый диктант.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Синтаксис. Пунктуация.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Итоговое тестирование.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70130" w:rsidRPr="00C04BB6" w:rsidRDefault="00170130" w:rsidP="00940131">
      <w:pPr>
        <w:pStyle w:val="NoSpacing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170130" w:rsidRPr="00C04BB6" w:rsidRDefault="00170130" w:rsidP="00940131">
      <w:pPr>
        <w:pStyle w:val="NoSpacing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ТРЕБОВАНИЯ К УРОВНЮ ПОДГОТОВКИ УЧАЩИХСЯ</w:t>
      </w: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ПО КУРСУ « РУССКИЙ ЯЗЫК 7 КЛАСС»</w:t>
      </w:r>
      <w:r w:rsidRPr="00C04BB6">
        <w:rPr>
          <w:rFonts w:ascii="Times New Roman" w:hAnsi="Times New Roman"/>
          <w:sz w:val="24"/>
          <w:szCs w:val="24"/>
        </w:rPr>
        <w:t>.</w:t>
      </w: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В результате изучения курса учащиеся должны:</w:t>
      </w: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04BB6">
        <w:rPr>
          <w:rFonts w:ascii="Times New Roman" w:hAnsi="Times New Roman"/>
          <w:b/>
          <w:sz w:val="24"/>
          <w:szCs w:val="24"/>
          <w:u w:val="single"/>
        </w:rPr>
        <w:t>Речевая деятельность.</w:t>
      </w: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>Аудирование.</w:t>
      </w:r>
      <w:r w:rsidRPr="00C04BB6">
        <w:rPr>
          <w:rFonts w:ascii="Times New Roman" w:hAnsi="Times New Roman"/>
          <w:sz w:val="24"/>
          <w:szCs w:val="24"/>
        </w:rPr>
        <w:t xml:space="preserve"> Адекватно понимать содержание научно-учебного и художественного текстов, воспринимаемых на слух; осознавать коммуникативную цель аудирования и в соответствии с ней организовывать свою работу; выделять основную и дополнительную информацию текста, определять его принадлежность к типу речи; составлять план текста, полный или сжатый пересказ (устный или письменный); обнаруживать ошибки в содержании и речевом оформлении устного высказывания одноклассника.</w:t>
      </w: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>Чтение.</w:t>
      </w:r>
      <w:r w:rsidRPr="00C04BB6">
        <w:rPr>
          <w:rFonts w:ascii="Times New Roman" w:hAnsi="Times New Roman"/>
          <w:sz w:val="24"/>
          <w:szCs w:val="24"/>
        </w:rPr>
        <w:t xml:space="preserve"> Осознавать коммуникативную цель чтения и в соответствии с ней организовывать свою работу; дифференцировать известную и неизвестную информацию прочитанного текста; выделять информацию иллюстрирующую, аргументирующую; находить в тексте ключевые слова и объяснять их лексическое значение; составлять тезисный план исходного текста; владеть ознакомительным, изучающим, просмотровым и поисковым видами чтения; </w:t>
      </w: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>Говорение</w:t>
      </w:r>
      <w:r w:rsidRPr="00C04BB6">
        <w:rPr>
          <w:rFonts w:ascii="Times New Roman" w:hAnsi="Times New Roman"/>
          <w:sz w:val="24"/>
          <w:szCs w:val="24"/>
        </w:rPr>
        <w:t>. Сохранять при устном изложении, близком к тексту, типологическую структуру текста и выразительные языковые и речевые средства; создавать собственные высказывания, соответствующие требованию точности, логичности и выразительности речи; строить небольшое по объёму устное высказывание на основе данного плана; формулировать выводы (резюме) по итогам урока; размышлять о содержании прочитанного или прослушанного текста лингвистического содержания, соблюдать основные лексические и грамматические нормы современного русского литературного языка, нормы устной речи (орфоэпические, интонационные); уместно использовать этикетные формулы, жесты, мимику в устном общении с учётом речевой ситуации.</w:t>
      </w: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 xml:space="preserve">Письмо. </w:t>
      </w:r>
      <w:r w:rsidRPr="00C04BB6">
        <w:rPr>
          <w:rFonts w:ascii="Times New Roman" w:hAnsi="Times New Roman"/>
          <w:sz w:val="24"/>
          <w:szCs w:val="24"/>
        </w:rPr>
        <w:t>Сохранять при письменном изложении типологическую структуру исходного текста и его выразительные языковые и речевые средства; создавать собственные высказывания, соответствующие требованию точности, логичности и выразительности речи; писать тексты-размышления на лингвистические, а также морально-этические темы дискуссионного характера; соблюдать основные лексические и грамматические нормы  современного русского литературного языка, а также нормы письменной речи (орфографические, пунктуационные); уместно употреблять пословицы, поговорки, крылатые выражения, фразеологизмы в связном тексте; использовать лингвистические словари при подготовке к сочинению и при редактировании текста.</w:t>
      </w: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 xml:space="preserve">Текстоведение. </w:t>
      </w:r>
      <w:r w:rsidRPr="00C04BB6">
        <w:rPr>
          <w:rFonts w:ascii="Times New Roman" w:hAnsi="Times New Roman"/>
          <w:sz w:val="24"/>
          <w:szCs w:val="24"/>
        </w:rPr>
        <w:t>Анализировать тексты с точки зрения соответствия их требованию точности и логичности речи; рецензировать чужие тексты и редактировать собственные с учётом требований к построению связного текста; устанавливать в тексте ведущий тип речи, находить в нём фрагменты с иным типовым значением; определять стиль речи, прямой и обратный порядок слов в предложениях теста, способы и средства связи предложений в тексте.</w:t>
      </w: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>Фонетика и орфоэпия.</w:t>
      </w:r>
      <w:r w:rsidRPr="00C04BB6">
        <w:rPr>
          <w:rFonts w:ascii="Times New Roman" w:hAnsi="Times New Roman"/>
          <w:sz w:val="24"/>
          <w:szCs w:val="24"/>
        </w:rPr>
        <w:t xml:space="preserve"> Проводить фонетический и орфоэпический разбор слов; правильно произносить широко употребляемые наречия и служебные части речи; анализировать собственную и чу4жую речь с точки зрения соблюдения орфоэпических норм.</w:t>
      </w: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>Морфемика и словообразование.</w:t>
      </w:r>
      <w:r w:rsidRPr="00C04BB6">
        <w:rPr>
          <w:rFonts w:ascii="Times New Roman" w:hAnsi="Times New Roman"/>
          <w:sz w:val="24"/>
          <w:szCs w:val="24"/>
        </w:rPr>
        <w:t xml:space="preserve"> По типичным суффиксам и окончанию определять изученные части речи и их формы; объяснять значение слова, его написание и грамматические признаки, опираясь на словообразовательный анализ и морфемные модели слов; определять способы образования слов разных частей речи; анализировать словообразовательные гнёзда на основе учебного словообразовательного словаря; составлять словообразовательные гнёзда однокоренных слов (простые случаи); с помощью школьного этимологического словарика комментировать исторические изменения в морфемной структуре слов.</w:t>
      </w: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>Лексикология и фразеология.</w:t>
      </w:r>
      <w:r w:rsidRPr="00C04BB6">
        <w:rPr>
          <w:rFonts w:ascii="Times New Roman" w:hAnsi="Times New Roman"/>
          <w:sz w:val="24"/>
          <w:szCs w:val="24"/>
        </w:rPr>
        <w:t xml:space="preserve"> Соблюдать лексические нормы, употребляя слова в соответствии с их лексическим значением, а также с условиями и задачами общения; толковать лексическое значение общеупотребительных слов и фразеологизмов; пользоваться различными видами лексических словарей; использовать синонимы как средство связи предложений в тексте и как средство устранения неоправданного повтора; проводить элементарный анализ художественного текста, обнаруживая в нём примеры употребления слова в переносном значении.</w:t>
      </w: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>Морфология.</w:t>
      </w:r>
      <w:r w:rsidRPr="00C04BB6">
        <w:rPr>
          <w:rFonts w:ascii="Times New Roman" w:hAnsi="Times New Roman"/>
          <w:sz w:val="24"/>
          <w:szCs w:val="24"/>
        </w:rPr>
        <w:t xml:space="preserve"> Различать постоянные и непостоянные морфологические признаки частей речи и проводить морфологический разбор слов всех частей речи; правильно, уместно и выразительно употреблять слова изученных частей речи; использовать знания и умения по морфологии в практике правописания и проведении синтаксического анализа предложения.</w:t>
      </w: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>Орфография.</w:t>
      </w:r>
      <w:r w:rsidRPr="00C04BB6">
        <w:rPr>
          <w:rFonts w:ascii="Times New Roman" w:hAnsi="Times New Roman"/>
          <w:sz w:val="24"/>
          <w:szCs w:val="24"/>
        </w:rPr>
        <w:t xml:space="preserve"> Владеть правильным способом применения изученных правил орфографии; учитывать значение, морфемное строение и грамматическую характеристику слова при выборе правильного написания; аргументировать тезис и системном характере русской орфографии.</w:t>
      </w:r>
    </w:p>
    <w:p w:rsidR="00170130" w:rsidRDefault="00170130" w:rsidP="002932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>Синтаксис и пунктуация.</w:t>
      </w:r>
      <w:r w:rsidRPr="00C04BB6">
        <w:rPr>
          <w:rFonts w:ascii="Times New Roman" w:hAnsi="Times New Roman"/>
          <w:sz w:val="24"/>
          <w:szCs w:val="24"/>
        </w:rPr>
        <w:t xml:space="preserve"> Составлять схемы именных, глагольных и наречных словосочетаний и конструировать словосочетания по предложенной схеме; определять синтаксическую роль всех самостоятельных частей речи; различать и конструировать сложные предложения с сочинительными и подчинительными союзами; использовать сочинительные союзы как средство предложений в тексте; соблюдать правильную интонацию предложений в речи. Устно объяснять пунктуацию предложений изученных конструкций, использовать на письме специальные графические обозначения, строить пунктуационные схемы предложений; самостоятельно подбирать примеры на из</w:t>
      </w:r>
      <w:r>
        <w:rPr>
          <w:rFonts w:ascii="Times New Roman" w:hAnsi="Times New Roman"/>
          <w:sz w:val="24"/>
          <w:szCs w:val="24"/>
        </w:rPr>
        <w:t>ученные пунктуационные правила.</w:t>
      </w:r>
    </w:p>
    <w:p w:rsidR="00170130" w:rsidRDefault="00170130" w:rsidP="001D77F4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170130" w:rsidRDefault="00170130" w:rsidP="001D77F4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170130" w:rsidRPr="00C04BB6" w:rsidRDefault="00170130" w:rsidP="001D77F4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8 класс</w:t>
      </w:r>
    </w:p>
    <w:p w:rsidR="00170130" w:rsidRPr="00C04BB6" w:rsidRDefault="00170130" w:rsidP="00940131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Цель </w:t>
      </w:r>
      <w:r w:rsidRPr="00C04BB6">
        <w:rPr>
          <w:rFonts w:ascii="Times New Roman" w:hAnsi="Times New Roman"/>
          <w:b/>
          <w:sz w:val="24"/>
          <w:szCs w:val="24"/>
        </w:rPr>
        <w:t>–</w:t>
      </w:r>
      <w:r w:rsidRPr="00C04BB6">
        <w:rPr>
          <w:rFonts w:ascii="Times New Roman" w:hAnsi="Times New Roman"/>
          <w:sz w:val="24"/>
          <w:szCs w:val="24"/>
        </w:rPr>
        <w:t>продолжить формирование орфографических и пунктуационных навыков, приобретенных в 5 - 7 классах; продолжить изучение  основных разделов  лингвистики; углубить знания об обособленных членах предложения, познакомить с условиями обособления разных второстепенных членов, совершенствовать работу над текстом как центральной единицей устной и письменной речи и  языковую  и коммуникативную компетенции, необходимые для учебной и трудовой деятельности.</w:t>
      </w:r>
    </w:p>
    <w:p w:rsidR="00170130" w:rsidRPr="00C04BB6" w:rsidRDefault="00170130" w:rsidP="00940131">
      <w:pPr>
        <w:pStyle w:val="NoSpacing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170130" w:rsidRPr="00C04BB6" w:rsidRDefault="00170130" w:rsidP="00940131">
      <w:pPr>
        <w:pStyle w:val="NoSpacing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ТЕМАТИЧЕСКИЙ ПЛАН</w:t>
      </w:r>
    </w:p>
    <w:tbl>
      <w:tblPr>
        <w:tblW w:w="850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4962"/>
        <w:gridCol w:w="1134"/>
        <w:gridCol w:w="1701"/>
      </w:tblGrid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В т.ч. на контрольные и творческие</w:t>
            </w:r>
          </w:p>
        </w:tc>
      </w:tr>
      <w:tr w:rsidR="00170130" w:rsidRPr="006268E8" w:rsidTr="006268E8">
        <w:trPr>
          <w:trHeight w:val="557"/>
        </w:trPr>
        <w:tc>
          <w:tcPr>
            <w:tcW w:w="709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hd w:val="clear" w:color="auto" w:fill="FFFFFF"/>
              <w:spacing w:after="0" w:line="216" w:lineRule="exact"/>
              <w:ind w:right="14" w:firstLine="19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Понятие государст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 xml:space="preserve">венного языка. Русский </w:t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t>язык как го</w:t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  <w:t>сударствен</w:t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ный язык </w:t>
            </w:r>
            <w:r w:rsidRPr="006268E8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Российской Федерации.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Русский 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язык - сред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7"/>
                <w:sz w:val="24"/>
                <w:szCs w:val="24"/>
              </w:rPr>
              <w:t>ство межна</w:t>
            </w:r>
            <w:r w:rsidRPr="006268E8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ционального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общения народов России и стран</w:t>
            </w:r>
          </w:p>
          <w:p w:rsidR="00170130" w:rsidRPr="006268E8" w:rsidRDefault="00170130" w:rsidP="00626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9"/>
                <w:sz w:val="24"/>
                <w:szCs w:val="24"/>
              </w:rPr>
              <w:t>Содружест</w:t>
            </w:r>
            <w:r w:rsidRPr="006268E8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7"/>
                <w:sz w:val="24"/>
                <w:szCs w:val="24"/>
              </w:rPr>
              <w:t>ва Незави</w:t>
            </w:r>
            <w:r w:rsidRPr="006268E8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симых </w:t>
            </w:r>
            <w:r w:rsidRPr="006268E8">
              <w:rPr>
                <w:rFonts w:ascii="Times New Roman" w:hAnsi="Times New Roman"/>
                <w:spacing w:val="-8"/>
                <w:sz w:val="24"/>
                <w:szCs w:val="24"/>
              </w:rPr>
              <w:t>Государств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Буквы Н и НН в суф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фиксах имен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прилага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 xml:space="preserve">тельных, </w:t>
            </w:r>
            <w:r w:rsidRPr="006268E8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причастий и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наречий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Слитное и раздельное написание НЕ с раз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ными час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тями речи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Слитное и раздельное написание НЕ-НИ с местоиме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ниями и наречиями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300"/>
        </w:trPr>
        <w:tc>
          <w:tcPr>
            <w:tcW w:w="709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hd w:val="clear" w:color="auto" w:fill="FFFFFF"/>
              <w:spacing w:after="0" w:line="226" w:lineRule="exact"/>
              <w:ind w:right="10" w:firstLine="14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P.p.</w:t>
            </w:r>
          </w:p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Подробное изложение с грамма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тическим заданием (по упр. 27)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изложение</w:t>
            </w:r>
          </w:p>
        </w:tc>
      </w:tr>
      <w:tr w:rsidR="00170130" w:rsidRPr="006268E8" w:rsidTr="006268E8">
        <w:trPr>
          <w:trHeight w:val="225"/>
        </w:trPr>
        <w:tc>
          <w:tcPr>
            <w:tcW w:w="709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hd w:val="clear" w:color="auto" w:fill="FFFFFF"/>
              <w:spacing w:after="0" w:line="226" w:lineRule="exact"/>
              <w:ind w:right="10" w:firstLine="14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P.p.</w:t>
            </w:r>
          </w:p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Подробное изложение с грамма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тическим заданием (по упр. 27)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изложение</w:t>
            </w:r>
          </w:p>
        </w:tc>
      </w:tr>
      <w:tr w:rsidR="00170130" w:rsidRPr="006268E8" w:rsidTr="006268E8">
        <w:trPr>
          <w:trHeight w:val="473"/>
        </w:trPr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Правописа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ние дефиса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ная работа №1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170130" w:rsidRPr="006268E8" w:rsidTr="006268E8">
        <w:trPr>
          <w:trHeight w:val="540"/>
        </w:trPr>
        <w:tc>
          <w:tcPr>
            <w:tcW w:w="709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255"/>
        </w:trPr>
        <w:tc>
          <w:tcPr>
            <w:tcW w:w="709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hd w:val="clear" w:color="auto" w:fill="FFFFFF"/>
              <w:spacing w:after="0" w:line="226" w:lineRule="exact"/>
              <w:ind w:right="67" w:firstLine="5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Синтаксис </w:t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как раздел 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граммати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ки. Связь 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синтаксиса </w:t>
            </w: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t>и морфоло</w:t>
            </w: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>гии</w:t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Пунктуация как система </w:t>
            </w:r>
            <w:r w:rsidRPr="006268E8">
              <w:rPr>
                <w:rFonts w:ascii="Times New Roman" w:hAnsi="Times New Roman"/>
                <w:spacing w:val="-7"/>
                <w:sz w:val="24"/>
                <w:szCs w:val="24"/>
              </w:rPr>
              <w:t>правил пра</w:t>
            </w:r>
            <w:r w:rsidRPr="006268E8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вописания </w:t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t>предложе</w:t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>ний.</w:t>
            </w:r>
          </w:p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Основные принципы русской </w:t>
            </w:r>
            <w:r w:rsidRPr="006268E8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пунктуации. </w:t>
            </w:r>
            <w:r w:rsidRPr="006268E8">
              <w:rPr>
                <w:rFonts w:ascii="Times New Roman" w:hAnsi="Times New Roman"/>
                <w:spacing w:val="-5"/>
                <w:sz w:val="24"/>
                <w:szCs w:val="24"/>
              </w:rPr>
              <w:t>Знаки пре</w:t>
            </w:r>
            <w:r w:rsidRPr="006268E8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пинания, их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t>Словосоче</w:t>
            </w: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тание и 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предложе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ние как единицы </w:t>
            </w: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t>синтаксиса. Виды и средства синтаксиче</w:t>
            </w: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  <w:t>ской связи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525"/>
        </w:trPr>
        <w:tc>
          <w:tcPr>
            <w:tcW w:w="709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t>P.p. Текст как единица синтаксиса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285"/>
        </w:trPr>
        <w:tc>
          <w:tcPr>
            <w:tcW w:w="709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7"/>
                <w:sz w:val="24"/>
                <w:szCs w:val="24"/>
              </w:rPr>
              <w:t>Словосоче</w:t>
            </w:r>
            <w:r w:rsidRPr="006268E8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тание как единица </w:t>
            </w:r>
            <w:r w:rsidRPr="006268E8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синтаксиса.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Виды сло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восочетаний </w:t>
            </w:r>
            <w:r w:rsidRPr="006268E8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по характеру выражения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главного слова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Виды сло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>восочета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</w:rPr>
              <w:t>ний по спо</w:t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собу связи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слов. Синтакси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 xml:space="preserve">ческий разбор </w:t>
            </w: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t>словосоче</w:t>
            </w: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>таний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Нормы со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четания слов и их нарушение в речи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Предложе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ние как ос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новная единица синтаксиса и как мини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мальное речевое высказыва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ние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8"/>
                <w:sz w:val="24"/>
                <w:szCs w:val="24"/>
              </w:rPr>
              <w:t>Синтаксиче</w:t>
            </w:r>
            <w:r w:rsidRPr="006268E8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t>ская струк</w:t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7"/>
                <w:sz w:val="24"/>
                <w:szCs w:val="24"/>
              </w:rPr>
              <w:t>тура просто</w:t>
            </w:r>
            <w:r w:rsidRPr="006268E8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>го предло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жения. Граммати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t>ческая (пре</w:t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  <w:t xml:space="preserve">дикативная)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основа предложе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Порядок слов в </w:t>
            </w: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t>предложе</w:t>
            </w: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нии. </w:t>
            </w:r>
            <w:r w:rsidRPr="006268E8">
              <w:rPr>
                <w:rFonts w:ascii="Times New Roman" w:hAnsi="Times New Roman"/>
                <w:spacing w:val="-5"/>
                <w:sz w:val="24"/>
                <w:szCs w:val="24"/>
              </w:rPr>
              <w:t>Интонация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3"/>
                <w:sz w:val="24"/>
                <w:szCs w:val="24"/>
                <w:lang w:val="en-US"/>
              </w:rPr>
              <w:t>P</w:t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</w:rPr>
              <w:t>.</w:t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  <w:lang w:val="en-US"/>
              </w:rPr>
              <w:t>p</w:t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</w:rPr>
              <w:t>. Описа</w:t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>ние архи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тектурного </w:t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</w:rPr>
              <w:t>памятника как вид тек</w:t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>ста, его языковые особенно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сочинение-описание</w:t>
            </w:r>
          </w:p>
        </w:tc>
      </w:tr>
      <w:tr w:rsidR="00170130" w:rsidRPr="006268E8" w:rsidTr="006268E8">
        <w:trPr>
          <w:trHeight w:val="315"/>
        </w:trPr>
        <w:tc>
          <w:tcPr>
            <w:tcW w:w="709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Главные </w:t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</w:rPr>
              <w:t>члены дву</w:t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  <w:t xml:space="preserve">составного 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предложе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Виды ска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 xml:space="preserve">зуемого. Простое 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глагольное </w:t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сказуемое и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способы его 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выражения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hd w:val="clear" w:color="auto" w:fill="FFFFFF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.</w:t>
            </w:r>
            <w:r w:rsidRPr="006268E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.Публици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 xml:space="preserve">стическое 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сочинение </w:t>
            </w:r>
            <w:r w:rsidRPr="006268E8">
              <w:rPr>
                <w:rFonts w:ascii="Times New Roman" w:hAnsi="Times New Roman"/>
                <w:spacing w:val="-1"/>
                <w:sz w:val="24"/>
                <w:szCs w:val="24"/>
              </w:rPr>
              <w:t>о памятни</w:t>
            </w:r>
            <w:r w:rsidRPr="006268E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t>ке культуры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170130" w:rsidRPr="006268E8" w:rsidTr="006268E8">
        <w:trPr>
          <w:trHeight w:val="540"/>
        </w:trPr>
        <w:tc>
          <w:tcPr>
            <w:tcW w:w="709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hd w:val="clear" w:color="auto" w:fill="FFFFFF"/>
              <w:spacing w:after="0" w:line="230" w:lineRule="exact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t>Составное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68E8">
              <w:rPr>
                <w:rFonts w:ascii="Times New Roman" w:hAnsi="Times New Roman"/>
                <w:spacing w:val="-7"/>
                <w:sz w:val="24"/>
                <w:szCs w:val="24"/>
              </w:rPr>
              <w:t>глагольное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t>сказуемое.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Способы</w:t>
            </w:r>
          </w:p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его </w:t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t>выражения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270"/>
        </w:trPr>
        <w:tc>
          <w:tcPr>
            <w:tcW w:w="709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t>Составное именное сказуемое, способы его выра</w:t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  <w:t>жения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454"/>
        </w:trPr>
        <w:tc>
          <w:tcPr>
            <w:tcW w:w="709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t>Тире между подлежа</w:t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  <w:t>щим и сказуемым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525"/>
        </w:trPr>
        <w:tc>
          <w:tcPr>
            <w:tcW w:w="709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t>Виды ска</w:t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  <w:t>зуемых. Тире между подлежа</w:t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  <w:t>щими и ска</w:t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  <w:t>зуемыми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270"/>
        </w:trPr>
        <w:tc>
          <w:tcPr>
            <w:tcW w:w="709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Дополне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</w:rPr>
              <w:t>ние. Спосо</w:t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>бы выра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жения до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полнения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Определе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ние согла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сованное и несогласо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ванное. Способы выражения определе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Приложе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ние как раз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новидность определе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ния. Знаки препинания при приложении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540"/>
        </w:trPr>
        <w:tc>
          <w:tcPr>
            <w:tcW w:w="709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Обстоя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тельство. Способы его выра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жения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51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Главные и второсте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пенные члены предложе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281"/>
        </w:trPr>
        <w:tc>
          <w:tcPr>
            <w:tcW w:w="709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P.p. Харак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теристика человека как вид тек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ста, строе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ние данного текста, его языковые особенно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сочинение-характеристика</w:t>
            </w:r>
          </w:p>
        </w:tc>
      </w:tr>
      <w:tr w:rsidR="00170130" w:rsidRPr="006268E8" w:rsidTr="006268E8">
        <w:trPr>
          <w:trHeight w:val="570"/>
        </w:trPr>
        <w:tc>
          <w:tcPr>
            <w:tcW w:w="709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P.p. Харак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теристика человека как вид тек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ста, строе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ние данного текста, его языковые особенно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сочинение-характеристика</w:t>
            </w: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ная работа №2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1  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Главный </w:t>
            </w: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t>член одно</w:t>
            </w: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составного </w:t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t>предложе</w:t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5"/>
                <w:sz w:val="24"/>
                <w:szCs w:val="24"/>
              </w:rPr>
              <w:t>ния. Основ</w:t>
            </w:r>
            <w:r w:rsidRPr="006268E8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t>ные группы односостав</w:t>
            </w:r>
            <w:r w:rsidRPr="006268E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>ных пред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ложений Определенно-личные пред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 xml:space="preserve">ложения. Их структурные и </w:t>
            </w: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смысловые </w:t>
            </w:r>
            <w:r w:rsidRPr="006268E8">
              <w:rPr>
                <w:rFonts w:ascii="Times New Roman" w:hAnsi="Times New Roman"/>
                <w:spacing w:val="-1"/>
                <w:sz w:val="24"/>
                <w:szCs w:val="24"/>
              </w:rPr>
              <w:t>особенно</w:t>
            </w:r>
            <w:r w:rsidRPr="006268E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>сти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hd w:val="clear" w:color="auto" w:fill="FFFFFF"/>
              <w:spacing w:after="0" w:line="226" w:lineRule="exact"/>
              <w:ind w:right="77" w:firstLine="14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Неопределенно-личные пред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ложения, их структур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ные и смысловые особенно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810"/>
        </w:trPr>
        <w:tc>
          <w:tcPr>
            <w:tcW w:w="709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Вопрос об обобщенно-личных предложе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ниях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Безличные предложе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ния, их структур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ные и смысловые осо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бенности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Безличные предложе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ния, их структур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ные и смысловые осо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бенности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hd w:val="clear" w:color="auto" w:fill="FFFFFF"/>
              <w:spacing w:after="0" w:line="226" w:lineRule="exact"/>
              <w:ind w:right="77" w:firstLine="14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P.p. Сочинение-рассужде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ние на свободную тему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сочинение-рассуждение</w:t>
            </w:r>
          </w:p>
        </w:tc>
      </w:tr>
      <w:tr w:rsidR="00170130" w:rsidRPr="006268E8" w:rsidTr="006268E8">
        <w:trPr>
          <w:trHeight w:val="315"/>
        </w:trPr>
        <w:tc>
          <w:tcPr>
            <w:tcW w:w="709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hd w:val="clear" w:color="auto" w:fill="FFFFFF"/>
              <w:spacing w:after="0" w:line="226" w:lineRule="exact"/>
              <w:ind w:right="77" w:firstLine="14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P.p. Сочинение-рассужде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ние на свободную тему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сочинение-рассуждение</w:t>
            </w: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Назывные предложе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ния, их структур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ные и смысловые осо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бенности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481"/>
        </w:trPr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Неполные предложе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Употребле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ние односо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ставных предложе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ний в устной и письмен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ной речи. Синтаксиче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ский разбор односостав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ных пред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ложений. Синонимия односостав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ных и дву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составных предложе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ний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Системати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зация и обобщение изученного по теме «Односо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ставные предложе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ния»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555"/>
        </w:trPr>
        <w:tc>
          <w:tcPr>
            <w:tcW w:w="709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ная работа №3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170130" w:rsidRPr="006268E8" w:rsidTr="006268E8">
        <w:trPr>
          <w:trHeight w:val="255"/>
        </w:trPr>
        <w:tc>
          <w:tcPr>
            <w:tcW w:w="709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495"/>
        </w:trPr>
        <w:tc>
          <w:tcPr>
            <w:tcW w:w="709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pStyle w:val="a"/>
              <w:jc w:val="both"/>
            </w:pPr>
            <w:r w:rsidRPr="006268E8">
              <w:rPr>
                <w:spacing w:val="-4"/>
              </w:rPr>
              <w:t xml:space="preserve">Понятие об </w:t>
            </w:r>
            <w:r w:rsidRPr="006268E8">
              <w:rPr>
                <w:spacing w:val="-2"/>
              </w:rPr>
              <w:t>осложнен</w:t>
            </w:r>
            <w:r w:rsidRPr="006268E8">
              <w:rPr>
                <w:spacing w:val="-2"/>
              </w:rPr>
              <w:softHyphen/>
            </w:r>
            <w:r w:rsidRPr="006268E8">
              <w:t>ном пред</w:t>
            </w:r>
            <w:r w:rsidRPr="006268E8">
              <w:softHyphen/>
              <w:t>ложении</w:t>
            </w:r>
            <w:r w:rsidRPr="006268E8">
              <w:rPr>
                <w:spacing w:val="-3"/>
              </w:rPr>
              <w:t xml:space="preserve"> .Понятие об </w:t>
            </w:r>
            <w:r w:rsidRPr="006268E8">
              <w:t>однород</w:t>
            </w:r>
            <w:r w:rsidRPr="006268E8">
              <w:softHyphen/>
            </w:r>
            <w:r w:rsidRPr="006268E8">
              <w:rPr>
                <w:spacing w:val="-2"/>
              </w:rPr>
              <w:t xml:space="preserve">ных членах </w:t>
            </w:r>
            <w:r w:rsidRPr="006268E8">
              <w:t>предло</w:t>
            </w:r>
            <w:r w:rsidRPr="006268E8">
              <w:softHyphen/>
              <w:t xml:space="preserve">жения. Средства </w:t>
            </w:r>
            <w:r w:rsidRPr="006268E8">
              <w:rPr>
                <w:spacing w:val="-3"/>
              </w:rPr>
              <w:t>связи одно</w:t>
            </w:r>
            <w:r w:rsidRPr="006268E8">
              <w:rPr>
                <w:spacing w:val="-3"/>
              </w:rPr>
              <w:softHyphen/>
            </w:r>
            <w:r w:rsidRPr="006268E8">
              <w:t xml:space="preserve">родных членов </w:t>
            </w:r>
            <w:r w:rsidRPr="006268E8">
              <w:rPr>
                <w:spacing w:val="-2"/>
              </w:rPr>
              <w:t>предложе</w:t>
            </w:r>
            <w:r w:rsidRPr="006268E8">
              <w:t>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25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170130" w:rsidRPr="006268E8" w:rsidRDefault="00170130" w:rsidP="006268E8">
            <w:pPr>
              <w:pStyle w:val="Default"/>
              <w:jc w:val="both"/>
              <w:rPr>
                <w:bCs/>
                <w:color w:val="auto"/>
              </w:rPr>
            </w:pPr>
            <w:r w:rsidRPr="006268E8">
              <w:t>Однород</w:t>
            </w:r>
            <w:r w:rsidRPr="006268E8">
              <w:softHyphen/>
              <w:t>ные и не</w:t>
            </w:r>
            <w:r w:rsidRPr="006268E8">
              <w:softHyphen/>
              <w:t>однород</w:t>
            </w:r>
            <w:r w:rsidRPr="006268E8">
              <w:softHyphen/>
              <w:t>ные опре</w:t>
            </w:r>
            <w:r w:rsidRPr="006268E8">
              <w:softHyphen/>
              <w:t>деления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236"/>
        </w:trPr>
        <w:tc>
          <w:tcPr>
            <w:tcW w:w="709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pStyle w:val="Default"/>
              <w:jc w:val="both"/>
              <w:rPr>
                <w:bCs/>
                <w:color w:val="auto"/>
              </w:rPr>
            </w:pPr>
            <w:r w:rsidRPr="006268E8">
              <w:t>Однород</w:t>
            </w:r>
            <w:r w:rsidRPr="006268E8">
              <w:softHyphen/>
              <w:t>ные и не</w:t>
            </w:r>
            <w:r w:rsidRPr="006268E8">
              <w:softHyphen/>
              <w:t>однород</w:t>
            </w:r>
            <w:r w:rsidRPr="006268E8">
              <w:softHyphen/>
              <w:t>ные опре</w:t>
            </w:r>
            <w:r w:rsidRPr="006268E8">
              <w:softHyphen/>
              <w:t>деления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hd w:val="clear" w:color="auto" w:fill="FFFFFF"/>
              <w:spacing w:after="0" w:line="226" w:lineRule="exact"/>
              <w:ind w:right="216" w:firstLine="14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P.p. Изложение (текст -сравни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тельная характери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стика)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изложение</w:t>
            </w: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Однород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ные члены, связанные сочини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тельными союзами, и пунктуация при них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Однород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ные члены, связанные сочини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тельными союзами, и пунктуация при них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Обобщаю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щие слова при одно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родных членах и знаки пре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пинания при них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Обобщаю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щие слова при одно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родных членах предложе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ния и знаки препинания при них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Синтакси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ческий и пунктуаци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онных раз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бор пред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ложений с однород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ными чле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нами. Стилистические осо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бенности предложе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ний с одно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родными членами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Системати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зация и обобщение изученного по теме «Однород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ные члены»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ная работа №4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170130" w:rsidRPr="006268E8" w:rsidTr="006268E8">
        <w:trPr>
          <w:trHeight w:val="570"/>
        </w:trPr>
        <w:tc>
          <w:tcPr>
            <w:tcW w:w="709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285"/>
        </w:trPr>
        <w:tc>
          <w:tcPr>
            <w:tcW w:w="709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hd w:val="clear" w:color="auto" w:fill="FFFFFF"/>
              <w:spacing w:after="0" w:line="226" w:lineRule="exact"/>
              <w:ind w:right="216" w:firstLine="14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P.p.Сочинение - сравни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тельная характери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стика двух знакомых лиц,особенно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сти строе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ния текста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170130" w:rsidRPr="006268E8" w:rsidTr="006268E8">
        <w:trPr>
          <w:trHeight w:val="255"/>
        </w:trPr>
        <w:tc>
          <w:tcPr>
            <w:tcW w:w="709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hd w:val="clear" w:color="auto" w:fill="FFFFFF"/>
              <w:spacing w:after="0" w:line="226" w:lineRule="exact"/>
              <w:ind w:right="216" w:firstLine="14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P.p.Сочинение - сравни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тельная характери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стика двух знакомых лиц,особенно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сти строе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ния текста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Понятие об </w:t>
            </w:r>
            <w:r w:rsidRPr="006268E8">
              <w:rPr>
                <w:rFonts w:ascii="Times New Roman" w:hAnsi="Times New Roman"/>
                <w:spacing w:val="-1"/>
                <w:sz w:val="24"/>
                <w:szCs w:val="24"/>
              </w:rPr>
              <w:t>обособле</w:t>
            </w:r>
            <w:r w:rsidRPr="006268E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нии второ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степенных членов 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предложе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Обособле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ние согла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>сованных распро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страненных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и нерас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пространенных оп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ределений. Выделительные знаки пре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пинания при них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Обособле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ние опре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делений. Выдели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тельные знаки пре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пинания при них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Обособле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ние опре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делений с обстоя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тельствен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ным оттен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ком значе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ния, обо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собление несогласо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ванных оп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ределений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P.p. Рассу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ждение на дискусси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онную тему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P.p. Рассу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ждение на дискусси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онную тему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170130" w:rsidRPr="006268E8" w:rsidTr="006268E8">
        <w:trPr>
          <w:trHeight w:val="795"/>
        </w:trPr>
        <w:tc>
          <w:tcPr>
            <w:tcW w:w="709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Обособле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ние согла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сованных приложе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ний. Выделительные знаки пре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пинания при них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285"/>
        </w:trPr>
        <w:tc>
          <w:tcPr>
            <w:tcW w:w="709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Обособле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ние прило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жений. Вы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делитель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ные знаки препинания при них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Обособле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ние обстоя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тельств, выражен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ных дее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причастным оборотом и одиночным дееприча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стием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Обособле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ние обстоя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тельств, выражен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ных деепричастным оборотом и одиночным деепричастием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Отсутствие или нали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чие запятой перед сою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зом КАК. Сравни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тельный оборот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555"/>
        </w:trPr>
        <w:tc>
          <w:tcPr>
            <w:tcW w:w="709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Обособле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ние обстоя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тельств, выражен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ных существитель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ными с предлогами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5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Обособлен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ные уточ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няющие члены предложе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ния. Выде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лительные знаки препинания при уточняющих членах предложе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270"/>
        </w:trPr>
        <w:tc>
          <w:tcPr>
            <w:tcW w:w="709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Уточняю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щие, пояс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няющие, присоеди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нительные члены предложе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ния, их смысловая и интонационная особенно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сти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Системати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зация и обобщение изученного по теме «Обособ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ленные члены предложе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ния»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Контроль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ная работа №5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Знаки пре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>пинания при обра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 xml:space="preserve">щении. </w:t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</w:rPr>
              <w:t>Употребле</w:t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>ние обра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щений. Обраще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 xml:space="preserve">ние, его </w:t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функции и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способы </w:t>
            </w:r>
            <w:r w:rsidRPr="006268E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выражения.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Выдели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 xml:space="preserve">тельные знаки при 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обращении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.</w:t>
            </w:r>
            <w:r w:rsidRPr="006268E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. Со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ставление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делового письма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Вводные конструкции (слова, сло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восочета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ния, пред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ложения)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Вводные слова, сло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восочета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ния и знаки препинания при них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hd w:val="clear" w:color="auto" w:fill="FFFFFF"/>
              <w:spacing w:after="0" w:line="226" w:lineRule="exact"/>
              <w:ind w:right="182" w:firstLine="14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.</w:t>
            </w:r>
            <w:r w:rsidRPr="006268E8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. Публичное выступле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ние на об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щественно значимую тему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Вводные предложе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ния, знаки препинания при них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Вставные конструк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ции, осо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бенности употребле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ния встав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ных конст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рукций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Системати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зация и обобщение изученного по теме. Предложе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ния с ввод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ными кон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струкциями, обраще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ниями и междоме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тиями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ная работа №6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Основные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способы передачи </w:t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чужой речи. 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Предложе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>ния с пря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мой речью.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Знаки </w:t>
            </w: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t>препинания Предложе</w:t>
            </w: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>ния с кос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венной ре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</w:rPr>
              <w:t>чью. Заме</w:t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на прямой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речи 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косвенной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611"/>
        </w:trPr>
        <w:tc>
          <w:tcPr>
            <w:tcW w:w="709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 xml:space="preserve">Цитаты и 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t>знаки пре</w:t>
            </w:r>
            <w:r w:rsidRPr="006268E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6268E8">
              <w:rPr>
                <w:rFonts w:ascii="Times New Roman" w:hAnsi="Times New Roman"/>
                <w:sz w:val="24"/>
                <w:szCs w:val="24"/>
              </w:rPr>
              <w:t>пинания при них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210"/>
        </w:trPr>
        <w:tc>
          <w:tcPr>
            <w:tcW w:w="709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Системати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зация и обобщение изученного по теме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P.p. Рассказ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сочинение-рассказ</w:t>
            </w: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P.p. Рассказ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сочинение-рассказ</w:t>
            </w: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Синтаксис и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морфоло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>гия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P.p.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Кон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 xml:space="preserve">трольное </w:t>
            </w: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t>изложение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изложение</w:t>
            </w:r>
          </w:p>
        </w:tc>
      </w:tr>
      <w:tr w:rsidR="00170130" w:rsidRPr="006268E8" w:rsidTr="006268E8">
        <w:trPr>
          <w:trHeight w:val="570"/>
        </w:trPr>
        <w:tc>
          <w:tcPr>
            <w:tcW w:w="709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P.p. </w:t>
            </w:r>
            <w:r w:rsidRPr="006268E8">
              <w:rPr>
                <w:rFonts w:ascii="Times New Roman" w:hAnsi="Times New Roman"/>
                <w:sz w:val="24"/>
                <w:szCs w:val="24"/>
              </w:rPr>
              <w:t>Кон</w:t>
            </w:r>
            <w:r w:rsidRPr="006268E8">
              <w:rPr>
                <w:rFonts w:ascii="Times New Roman" w:hAnsi="Times New Roman"/>
                <w:sz w:val="24"/>
                <w:szCs w:val="24"/>
              </w:rPr>
              <w:softHyphen/>
              <w:t xml:space="preserve">трольное </w:t>
            </w: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t>изложение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изложение</w:t>
            </w: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Синтаксис и </w:t>
            </w:r>
            <w:r w:rsidRPr="006268E8">
              <w:rPr>
                <w:rFonts w:ascii="Times New Roman" w:hAnsi="Times New Roman"/>
                <w:spacing w:val="-3"/>
                <w:sz w:val="24"/>
                <w:szCs w:val="24"/>
              </w:rPr>
              <w:t>пунктуация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rPr>
          <w:trHeight w:val="330"/>
        </w:trPr>
        <w:tc>
          <w:tcPr>
            <w:tcW w:w="709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hd w:val="clear" w:color="auto" w:fill="FFFFFF"/>
              <w:spacing w:after="0" w:line="230" w:lineRule="exact"/>
              <w:ind w:right="14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t>Синтаксис и культура речи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t>Контроль</w:t>
            </w:r>
            <w:r w:rsidRPr="006268E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  <w:t>ная работа №7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Cs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68E8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Cs/>
                <w:sz w:val="24"/>
                <w:szCs w:val="24"/>
              </w:rPr>
              <w:t>Повторение изученного в 8 классе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709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104</w:t>
            </w:r>
            <w:r w:rsidRPr="006268E8">
              <w:rPr>
                <w:rFonts w:ascii="Times New Roman" w:hAnsi="Times New Roman"/>
                <w:sz w:val="24"/>
                <w:szCs w:val="24"/>
                <w:lang w:val="en-US"/>
              </w:rPr>
              <w:t>-105</w:t>
            </w:r>
          </w:p>
        </w:tc>
        <w:tc>
          <w:tcPr>
            <w:tcW w:w="4962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Cs/>
                <w:sz w:val="24"/>
                <w:szCs w:val="24"/>
              </w:rPr>
              <w:t>Резерв</w:t>
            </w:r>
          </w:p>
        </w:tc>
        <w:tc>
          <w:tcPr>
            <w:tcW w:w="11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68E8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ТРЕБОВАНИЯ К УРОВНЮ ПОДГОТОВКИ УЧАЩИХСЯ</w:t>
      </w: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ПО КУРСУ « РУССКИЙ ЯЗЫК 8 КЛАСС»</w:t>
      </w:r>
      <w:r w:rsidRPr="00C04BB6">
        <w:rPr>
          <w:rFonts w:ascii="Times New Roman" w:hAnsi="Times New Roman"/>
          <w:sz w:val="24"/>
          <w:szCs w:val="24"/>
        </w:rPr>
        <w:t>.</w:t>
      </w: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В результате изучения курса учащиеся должны:</w:t>
      </w: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04BB6">
        <w:rPr>
          <w:rFonts w:ascii="Times New Roman" w:hAnsi="Times New Roman"/>
          <w:b/>
          <w:sz w:val="24"/>
          <w:szCs w:val="24"/>
          <w:u w:val="single"/>
        </w:rPr>
        <w:t>Речевая деятельность.</w:t>
      </w: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>Аудирование.</w:t>
      </w:r>
      <w:r w:rsidRPr="00C04BB6">
        <w:rPr>
          <w:rFonts w:ascii="Times New Roman" w:hAnsi="Times New Roman"/>
          <w:sz w:val="24"/>
          <w:szCs w:val="24"/>
        </w:rPr>
        <w:t xml:space="preserve"> Владеть разными видами аудирования (ознакомительным, детальным, выборочным) и пользоваться ими в зависимости от коммуникативной цели (в том числе и при написании изложения), дифференцировать главную и второстепенную, известную и неизвестную информацию прослушанного текста; выделять иллюстрирующую и аргументирующую информацию в аудиотексте; фиксировать информацию прослушанного текста в виде тезисного плана, полного или сжатого пересказа; определять принадлежность аудируемого текста к типу речи и функциональной разновидности языка; комментировать позицию  автора аудиотекста; рецензировать устный ответ учащегося; задавать вопросы по прослушанному тексту; отвечать на вопросы по содержанию текста; слушать информационные теле- и радиопередачи с установкой на определение темы и основной мысли сообщения.</w:t>
      </w: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>Чтение.</w:t>
      </w:r>
      <w:r w:rsidRPr="00C04BB6">
        <w:rPr>
          <w:rFonts w:ascii="Times New Roman" w:hAnsi="Times New Roman"/>
          <w:sz w:val="24"/>
          <w:szCs w:val="24"/>
        </w:rPr>
        <w:t>Прогнозировать содержание лингвистического текста в учебнике исходя из анализа названия параграфа (темы), содержания эпиграфа и на основе знакомства с иллюстративным материалом текста – схемами, таблицами, языковыми примерами; выделять иллюстрирующую и аргументирующую информацию в прочитанном тексте; составлять схемы, таблицы на основе текста; используя просмотровое чтение, ориентироваться в содержании статьи по ключевым словам, а в содержании книги, журнала, газеты – по оглавлению и заголовкам статей; владеть разными видами чтения и пользоваться ими в зависимости от коммуникативной цели; читать и пересказывать небольшие по объёму  тексту о выдающихся отечественных лингвистах; пользоваться справочным аппаратом книги; находить нужную книгу в библиотеке, использовать при самостоятельной работе возможности  Интернета.</w:t>
      </w: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 xml:space="preserve">Говорение. </w:t>
      </w:r>
      <w:r w:rsidRPr="00C04BB6">
        <w:rPr>
          <w:rFonts w:ascii="Times New Roman" w:hAnsi="Times New Roman"/>
          <w:sz w:val="24"/>
          <w:szCs w:val="24"/>
        </w:rPr>
        <w:t>Пересказывать текст, отражать своё понимание проблематики и позиции автора исходного текста; выражать своё согласие или несогласие с содержанием прочитанного (прослушанного) текста; вести репортаж о школьной жизни; строить небольшое по объёму устное высказывание на основе схем, таблиц и других наглядных материалов; создавать связное высказывание на лингвистическую тему в форме текста-рассуждения, текста-доказательства, текста-описания; составлять инструкции по применению того или иного правила; принимать участие в диалогах различных видов; адекватно реагировать на обращённую устную речь, правильно вступать в речевое общение, поддержать или закончить разговор…</w:t>
      </w: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>Письмо</w:t>
      </w:r>
      <w:r w:rsidRPr="00C04BB6">
        <w:rPr>
          <w:rFonts w:ascii="Times New Roman" w:hAnsi="Times New Roman"/>
          <w:sz w:val="24"/>
          <w:szCs w:val="24"/>
        </w:rPr>
        <w:t>. Письменно пересказывать фрагмент прослушанного текста; излагать прочитанные публицистические и художественные тексты, сохраняя структуру и языковые особенности исходного текста; создавать портретный очерк (рассказ об интересном человеке), проблемную статью («компьютер – «за» и «против»), репортаж о событии (открытии памятника истории или культуры родного края); писать заметки, рекламные аннотации; уместно использовать характерные для публицистики средства языка (выразительная лексика, экспрессивный синтаксис: именительные темы, расчленённые предложения (парцелляция), риторические вопросы и восклицания, вопросно-ответная форма изложения, ряды однородных членов, многосоюзие и т.п); составлять деловые бумаги (заявление, доверенность, расписку, автобиографию).</w:t>
      </w: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>Текстоведение.</w:t>
      </w:r>
      <w:r w:rsidRPr="00C04BB6">
        <w:rPr>
          <w:rFonts w:ascii="Times New Roman" w:hAnsi="Times New Roman"/>
          <w:sz w:val="24"/>
          <w:szCs w:val="24"/>
        </w:rPr>
        <w:t xml:space="preserve"> Различать функциональные разновидности языка и устанавливать принадлежность текста к одной из них (разговорная речь, язык художественной литературы, стили речи: научный, языковые средства, характерные для стиля речи, к которому принадлежит текст; находить в журналах, газетах проблемные статьи, репортажи, портретные очерки, определять их тему и основную мысль, оценивать заголовок; распознавать характерные для художественных и публицистических текстов языковые и речевые средства воздействия на читателя.</w:t>
      </w: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>Фонетика и орфоэпия.</w:t>
      </w:r>
      <w:r w:rsidRPr="00C04BB6">
        <w:rPr>
          <w:rFonts w:ascii="Times New Roman" w:hAnsi="Times New Roman"/>
          <w:sz w:val="24"/>
          <w:szCs w:val="24"/>
        </w:rPr>
        <w:t xml:space="preserve"> Правильно произносить употребляемые слова с учётом вариантов произношения; оценивать собственную и чужую речь с точки зрения соблюдения орфоэпических норм.</w:t>
      </w: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>Морфемика и словообразование.</w:t>
      </w:r>
      <w:r w:rsidRPr="00C04BB6">
        <w:rPr>
          <w:rFonts w:ascii="Times New Roman" w:hAnsi="Times New Roman"/>
          <w:sz w:val="24"/>
          <w:szCs w:val="24"/>
        </w:rPr>
        <w:t xml:space="preserve"> Объяснять значение слова, его написание и грамматические признаки, опираясь на словообразовательный анализ и типичные морфемные модели слов; подбирать слова, иллюстрирующие разные способы словообразования; пользоваться разными видами морфемных и словообразовательных словарей.</w:t>
      </w: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 xml:space="preserve">Лексикология и фразеология. </w:t>
      </w:r>
      <w:r w:rsidRPr="00C04BB6">
        <w:rPr>
          <w:rFonts w:ascii="Times New Roman" w:hAnsi="Times New Roman"/>
          <w:sz w:val="24"/>
          <w:szCs w:val="24"/>
        </w:rPr>
        <w:t>Разъяснять значение слов общественно-политической тематики, правильно их употреблять; пользоваться разными видами толковых словарей (словарь иностранных слов, словарь лингвистических терминов и т.п.); оценивать уместность употребления слов с учётом стиля, типа речи и речевой задачи высказывании; находить в художественном тексте изобразительно- выразительные приёмы, основанные на лексических возможностях русского языка.</w:t>
      </w: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 xml:space="preserve">Морфология. </w:t>
      </w:r>
      <w:r w:rsidRPr="00C04BB6">
        <w:rPr>
          <w:rFonts w:ascii="Times New Roman" w:hAnsi="Times New Roman"/>
          <w:sz w:val="24"/>
          <w:szCs w:val="24"/>
        </w:rPr>
        <w:t xml:space="preserve"> Распознавать части речи и их формы; соблюдать морфологические нормы формообразования и употребления слов; пользоваться словарём грамматических трудностей; опираться на морфологический разбор слова при проведении орфографического, пунктуационного и синтаксического анализа.</w:t>
      </w: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>Орфография.</w:t>
      </w:r>
      <w:r w:rsidRPr="00C04BB6">
        <w:rPr>
          <w:rFonts w:ascii="Times New Roman" w:hAnsi="Times New Roman"/>
          <w:sz w:val="24"/>
          <w:szCs w:val="24"/>
        </w:rPr>
        <w:t xml:space="preserve"> Применять орфографические правила, объяснять правописание труднопроверяемых орфограмм, опираясь на значение, морфемное строение и грамматическую характеристику слова.</w:t>
      </w:r>
    </w:p>
    <w:p w:rsidR="00170130" w:rsidRPr="00C04BB6" w:rsidRDefault="00170130" w:rsidP="0094013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i/>
          <w:sz w:val="24"/>
          <w:szCs w:val="24"/>
          <w:u w:val="single"/>
        </w:rPr>
        <w:t xml:space="preserve">Синтаксис и пунктуация. </w:t>
      </w:r>
      <w:r w:rsidRPr="00C04BB6">
        <w:rPr>
          <w:rFonts w:ascii="Times New Roman" w:hAnsi="Times New Roman"/>
          <w:sz w:val="24"/>
          <w:szCs w:val="24"/>
        </w:rPr>
        <w:t>Опознавать, правильно строить и употреблять словосочетания разных видов; различать простые предложения разных видов; использовать односоставные предложения в речи с учётом их специфики и стилистических свойств; правильно и уместно употреблять предложения с вводными конструкциями и обособленными членами; правильно строить предложения с обособленными членами; проводить интонационный анализ простого предложения; выразительно читать простые предложения изученных конструкций; проводить синтаксический и интонационный анализ простого предложения; опираться на смысловой и интонационный анализ простого предложения при проведении синтаксического и пунктуационного разбора; использовать различные синтаксические конструкции как средство усиления выразительности речи. Владеть правильным способом действия при применении изученных правил пунктуации; устно объяснять пунктуацию предложений изученных конструкций, использовать на письме специальные графические обозначения, строить пунктуационные схемы предложений; самостоятельно подбирать примеры на пунктуационные</w:t>
      </w:r>
    </w:p>
    <w:p w:rsidR="00170130" w:rsidRPr="00C04BB6" w:rsidRDefault="00170130" w:rsidP="00940131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70130" w:rsidRPr="00C04BB6" w:rsidRDefault="00170130" w:rsidP="00940131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70130" w:rsidRPr="00C04BB6" w:rsidRDefault="00170130" w:rsidP="00940131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9 класс</w:t>
      </w:r>
    </w:p>
    <w:p w:rsidR="00170130" w:rsidRPr="00C04BB6" w:rsidRDefault="00170130" w:rsidP="0094013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 xml:space="preserve">Цель – </w:t>
      </w:r>
      <w:r w:rsidRPr="00C04BB6">
        <w:rPr>
          <w:rFonts w:ascii="Times New Roman" w:hAnsi="Times New Roman"/>
          <w:sz w:val="24"/>
          <w:szCs w:val="24"/>
        </w:rPr>
        <w:t>совершенствовать орфографические и пунктуационные навыки, умение работать с текстом, определять его стилевую принадлежность, строить собственные письменные и устные высказывания; познакомить с видами сложных предложений, формировать умение различать виды придаточных предложений в сложноподчиненном предложении, анализировать сложные предложения с разными видами союзной и бессоюзной связи.</w:t>
      </w:r>
    </w:p>
    <w:p w:rsidR="00170130" w:rsidRPr="00C04BB6" w:rsidRDefault="00170130" w:rsidP="0094013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479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0"/>
        <w:gridCol w:w="6051"/>
        <w:gridCol w:w="1039"/>
        <w:gridCol w:w="1552"/>
      </w:tblGrid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В т.ч. на контрольные и творческие</w:t>
            </w: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95" w:type="pct"/>
          </w:tcPr>
          <w:p w:rsidR="00170130" w:rsidRPr="00052DB7" w:rsidRDefault="00170130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Введение. Международное значение русского языка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Диагностическая работа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Фонетика. Орфография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Лексика и фразеология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Морфемика. Словообразование.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Морфология. Орфография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95" w:type="pct"/>
          </w:tcPr>
          <w:p w:rsidR="00170130" w:rsidRPr="00052DB7" w:rsidRDefault="00170130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Морфология. Орфография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Синтаксис словосочетания и простого предложения</w:t>
            </w:r>
          </w:p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Синтаксис словосочетания и простого предложения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 w:rsidRPr="00052D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52DB7">
              <w:rPr>
                <w:rFonts w:ascii="Times New Roman" w:hAnsi="Times New Roman"/>
                <w:sz w:val="24"/>
                <w:szCs w:val="24"/>
              </w:rPr>
              <w:t>№1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95" w:type="pct"/>
          </w:tcPr>
          <w:p w:rsidR="00170130" w:rsidRPr="00052DB7" w:rsidRDefault="00170130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</w:p>
          <w:p w:rsidR="00170130" w:rsidRPr="00052DB7" w:rsidRDefault="00170130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Текст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Способы сжатого изложения содержания текста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изложение</w:t>
            </w: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295" w:type="pct"/>
          </w:tcPr>
          <w:p w:rsidR="00170130" w:rsidRPr="00052DB7" w:rsidRDefault="00170130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Основные виды сложных предложений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95" w:type="pct"/>
          </w:tcPr>
          <w:p w:rsidR="00170130" w:rsidRPr="00052DB7" w:rsidRDefault="00170130" w:rsidP="00720A0D">
            <w:pPr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Изложение с элементом сочинения</w:t>
            </w:r>
          </w:p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изложение с элементом сочинения</w:t>
            </w:r>
          </w:p>
        </w:tc>
      </w:tr>
      <w:tr w:rsidR="00170130" w:rsidRPr="006268E8" w:rsidTr="00241D44">
        <w:trPr>
          <w:trHeight w:val="451"/>
        </w:trPr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295" w:type="pct"/>
          </w:tcPr>
          <w:p w:rsidR="00170130" w:rsidRPr="00052DB7" w:rsidRDefault="00170130" w:rsidP="00720A0D">
            <w:pPr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Изложение с элементом сочинения</w:t>
            </w:r>
          </w:p>
          <w:p w:rsidR="00170130" w:rsidRPr="00052DB7" w:rsidRDefault="00170130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изложение с элементом сочинения</w:t>
            </w: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Основные группы ССП по значению и союзам. Знаки препинания в ССП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Основные группы ССП по значению и союзам. Знаки препинания в ССП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295" w:type="pct"/>
          </w:tcPr>
          <w:p w:rsidR="00170130" w:rsidRPr="00052DB7" w:rsidRDefault="00170130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Основные группы ССП по значению и союзам. Знаки препинания в ССП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 w:rsidRPr="00052D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№2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95" w:type="pct"/>
          </w:tcPr>
          <w:p w:rsidR="00170130" w:rsidRPr="00052DB7" w:rsidRDefault="00170130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</w:p>
          <w:p w:rsidR="00170130" w:rsidRPr="00052DB7" w:rsidRDefault="00170130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Рецензия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Строение СПП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СПП с придаточными определительными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СПП с придаточными изъяснительными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Сочинение или изложение (портретный очерк)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295" w:type="pct"/>
          </w:tcPr>
          <w:p w:rsidR="00170130" w:rsidRPr="00052DB7" w:rsidRDefault="00170130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Сочинение или изложение (портретный очерк)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95" w:type="pct"/>
          </w:tcPr>
          <w:p w:rsidR="00170130" w:rsidRPr="00052DB7" w:rsidRDefault="00170130" w:rsidP="00720A0D">
            <w:pPr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СПП с придаточными обстоятельственными.  Придаточные предложения образа действия и степени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295" w:type="pct"/>
          </w:tcPr>
          <w:p w:rsidR="00170130" w:rsidRPr="00052DB7" w:rsidRDefault="00170130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Придаточные предложения места и времени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Придаточные предложения условия, причины, цели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Придаточные предложения сравнительные, уступительные, следствия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295" w:type="pct"/>
          </w:tcPr>
          <w:p w:rsidR="00170130" w:rsidRPr="00052DB7" w:rsidRDefault="00170130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Сочинение -рассуждение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сочинение -рассуждение</w:t>
            </w: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СПП с придаточными присоединительными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№3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295" w:type="pct"/>
          </w:tcPr>
          <w:p w:rsidR="00170130" w:rsidRPr="00052DB7" w:rsidRDefault="00170130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Анализ контрольный работы</w:t>
            </w:r>
          </w:p>
          <w:p w:rsidR="00170130" w:rsidRPr="00052DB7" w:rsidRDefault="00170130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Основные виды СПП с двумя или несколькими придаточными и пунктуация в них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Основные виды СПП с двумя или несколькими придаточными и пунктуация в них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Основные виды СПП с двумя или несколькими придаточными и пунктуация в них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№4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</w:p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Деловые бумаги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Элемент сочинения в изложении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изложение</w:t>
            </w:r>
          </w:p>
        </w:tc>
      </w:tr>
      <w:tr w:rsidR="00170130" w:rsidRPr="006268E8" w:rsidTr="006268E8">
        <w:trPr>
          <w:trHeight w:val="288"/>
        </w:trPr>
        <w:tc>
          <w:tcPr>
            <w:tcW w:w="294" w:type="pct"/>
            <w:tcBorders>
              <w:bottom w:val="single" w:sz="4" w:space="0" w:color="auto"/>
            </w:tcBorders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295" w:type="pct"/>
            <w:tcBorders>
              <w:bottom w:val="single" w:sz="4" w:space="0" w:color="auto"/>
            </w:tcBorders>
          </w:tcPr>
          <w:p w:rsidR="00170130" w:rsidRPr="00052DB7" w:rsidRDefault="00170130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Запятая и точка с запятой в БСП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  <w:tcBorders>
              <w:bottom w:val="single" w:sz="4" w:space="0" w:color="auto"/>
            </w:tcBorders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295" w:type="pct"/>
          </w:tcPr>
          <w:p w:rsidR="00170130" w:rsidRPr="00052DB7" w:rsidRDefault="00170130" w:rsidP="00720A0D">
            <w:pPr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Двоеточие в БСП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Тире в БСП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Повторение темы «БСП»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295" w:type="pct"/>
          </w:tcPr>
          <w:p w:rsidR="00170130" w:rsidRPr="00052DB7" w:rsidRDefault="00170130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№5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</w:p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Реферат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Изложение с элементом сочинения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изложение</w:t>
            </w: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Изложение с элементом сочинения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изложение</w:t>
            </w: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295" w:type="pct"/>
          </w:tcPr>
          <w:p w:rsidR="00170130" w:rsidRPr="00052DB7" w:rsidRDefault="00170130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Сложные предложения с различными видами союзной и бессоюзной связи и пунктуация в них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295" w:type="pct"/>
          </w:tcPr>
          <w:p w:rsidR="00170130" w:rsidRPr="00052DB7" w:rsidRDefault="00170130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Сложные предложения с различными видами союзной и бессоюзной связи и пунктуация в них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295" w:type="pct"/>
          </w:tcPr>
          <w:p w:rsidR="00170130" w:rsidRPr="00052DB7" w:rsidRDefault="00170130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Авторские знаки препинания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№6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295" w:type="pct"/>
          </w:tcPr>
          <w:p w:rsidR="00170130" w:rsidRPr="00052DB7" w:rsidRDefault="00170130" w:rsidP="002A2D7A">
            <w:pPr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Анализ контрольной работы Роль языка в жизни общества. Язык как исторически развивающееся явление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295" w:type="pct"/>
          </w:tcPr>
          <w:p w:rsidR="00170130" w:rsidRPr="00052DB7" w:rsidRDefault="00170130" w:rsidP="002A2D7A">
            <w:pPr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Сочинение-рассуждение на морально-этическую тему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сочинение-рассуждение</w:t>
            </w: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95" w:type="pct"/>
          </w:tcPr>
          <w:p w:rsidR="00170130" w:rsidRPr="00052DB7" w:rsidRDefault="00170130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Сочинение-рассуждение на морально-этическую тему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сочинение-рассуждение</w:t>
            </w: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95" w:type="pct"/>
          </w:tcPr>
          <w:p w:rsidR="00170130" w:rsidRPr="00052DB7" w:rsidRDefault="00170130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Русский литературный язык и его стили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Русский литературный язык и его стили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Итоговое контрольное  изложение с элементом сочинения (или сочинение-рассуждение по предложенному тексту)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изложение</w:t>
            </w: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295" w:type="pct"/>
          </w:tcPr>
          <w:p w:rsidR="00170130" w:rsidRPr="00052DB7" w:rsidRDefault="00170130" w:rsidP="00241D4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Итоговое контрольное  изложение с элементом сочинения (или сочинение-рассуждение по предложенному тексту)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изложение</w:t>
            </w: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Повторение изученного в 5-9 классах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Повторение изученного в 5-9 классах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Повторение изученного в 5-9 классах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Повторение изученного в 5-9 классах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Итоговая контрольная работа №7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170130" w:rsidRPr="006268E8" w:rsidTr="006268E8">
        <w:tc>
          <w:tcPr>
            <w:tcW w:w="294" w:type="pct"/>
          </w:tcPr>
          <w:p w:rsidR="00170130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Итоговый урок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Резервный урок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Резервный урок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Резервный урок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6268E8" w:rsidTr="006268E8">
        <w:tc>
          <w:tcPr>
            <w:tcW w:w="294" w:type="pct"/>
          </w:tcPr>
          <w:p w:rsidR="00170130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295" w:type="pct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Резервный урок</w:t>
            </w:r>
          </w:p>
        </w:tc>
        <w:tc>
          <w:tcPr>
            <w:tcW w:w="566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70130" w:rsidRPr="00C04BB6" w:rsidRDefault="00170130" w:rsidP="0094013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70130" w:rsidRPr="00C04BB6" w:rsidRDefault="00170130" w:rsidP="0094013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ТРЕБОВАНИЯ К УРОВНЮ ПОДГОТОВКИ УЧАЩИХСЯ</w:t>
      </w: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ПО КУРСУ « РУССКИЙ ЯЗЫК 9 КЛАСС»</w:t>
      </w:r>
      <w:r w:rsidRPr="00C04BB6">
        <w:rPr>
          <w:rFonts w:ascii="Times New Roman" w:hAnsi="Times New Roman"/>
          <w:sz w:val="24"/>
          <w:szCs w:val="24"/>
        </w:rPr>
        <w:t>.</w:t>
      </w: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В результате изучения курса учащиеся должны:</w:t>
      </w:r>
    </w:p>
    <w:p w:rsidR="00170130" w:rsidRPr="00C04BB6" w:rsidRDefault="00170130" w:rsidP="009401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04BB6">
        <w:rPr>
          <w:rFonts w:ascii="Times New Roman" w:hAnsi="Times New Roman"/>
          <w:b/>
          <w:bCs/>
          <w:sz w:val="24"/>
          <w:szCs w:val="24"/>
          <w:u w:val="single"/>
        </w:rPr>
        <w:t>Речевая деятельность</w:t>
      </w:r>
      <w:r w:rsidRPr="00C04BB6">
        <w:rPr>
          <w:rFonts w:ascii="Times New Roman" w:hAnsi="Times New Roman"/>
          <w:b/>
          <w:bCs/>
          <w:sz w:val="24"/>
          <w:szCs w:val="24"/>
        </w:rPr>
        <w:t>.</w:t>
      </w:r>
    </w:p>
    <w:p w:rsidR="00170130" w:rsidRPr="00C04BB6" w:rsidRDefault="00170130" w:rsidP="009401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bCs/>
          <w:i/>
          <w:iCs/>
          <w:sz w:val="24"/>
          <w:szCs w:val="24"/>
        </w:rPr>
        <w:t>Аудирование.</w:t>
      </w:r>
      <w:r w:rsidRPr="00C04BB6">
        <w:rPr>
          <w:rFonts w:ascii="Times New Roman" w:hAnsi="Times New Roman"/>
          <w:sz w:val="24"/>
          <w:szCs w:val="24"/>
        </w:rPr>
        <w:t>Фиксировать на письме информацию исходного текста в виде тезисов, конспектов, резюме, полного или сжатого пересказа; формулировать вопросы по содержанию текста;</w:t>
      </w:r>
    </w:p>
    <w:p w:rsidR="00170130" w:rsidRPr="00C04BB6" w:rsidRDefault="00170130" w:rsidP="009401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 xml:space="preserve"> замечать в собственной и чужой речи отступления от норм литературного языка.</w:t>
      </w:r>
    </w:p>
    <w:p w:rsidR="00170130" w:rsidRPr="00C04BB6" w:rsidRDefault="00170130" w:rsidP="009401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bCs/>
          <w:i/>
          <w:iCs/>
          <w:sz w:val="24"/>
          <w:szCs w:val="24"/>
        </w:rPr>
        <w:t>Чтение.</w:t>
      </w:r>
      <w:r w:rsidRPr="00C04BB6">
        <w:rPr>
          <w:rFonts w:ascii="Times New Roman" w:hAnsi="Times New Roman"/>
          <w:sz w:val="24"/>
          <w:szCs w:val="24"/>
        </w:rPr>
        <w:t xml:space="preserve"> Понимать коммуникативную тему, цель чтения текста и в соответствии с этим организовывать процесс чтения; составлять конспект прочитанного текста; оценивать степень понимания содержания прочитанного текста; прогнозировать возможное развитие основной мысли до чтения лингвистического текста.</w:t>
      </w:r>
    </w:p>
    <w:p w:rsidR="00170130" w:rsidRPr="00C04BB6" w:rsidRDefault="00170130" w:rsidP="009401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bCs/>
          <w:i/>
          <w:iCs/>
          <w:sz w:val="24"/>
          <w:szCs w:val="24"/>
        </w:rPr>
        <w:t>Говорение.</w:t>
      </w:r>
      <w:r w:rsidRPr="00C04BB6">
        <w:rPr>
          <w:rFonts w:ascii="Times New Roman" w:hAnsi="Times New Roman"/>
          <w:sz w:val="24"/>
          <w:szCs w:val="24"/>
        </w:rPr>
        <w:t xml:space="preserve"> Создавать устные монологические высказывания на актуальные социально-культурные, нрав</w:t>
      </w:r>
      <w:r w:rsidRPr="00C04BB6">
        <w:rPr>
          <w:rFonts w:ascii="Times New Roman" w:hAnsi="Times New Roman"/>
          <w:sz w:val="24"/>
          <w:szCs w:val="24"/>
        </w:rPr>
        <w:softHyphen/>
        <w:t>ственно-этические, социально-бытовые, учебные темы; знать основные нормы построения устного высказывания: соответствие теме и основной мысли, полнота раскрытия темы, достоверность фактического материала, последовательность изло</w:t>
      </w:r>
      <w:r w:rsidRPr="00C04BB6">
        <w:rPr>
          <w:rFonts w:ascii="Times New Roman" w:hAnsi="Times New Roman"/>
          <w:sz w:val="24"/>
          <w:szCs w:val="24"/>
        </w:rPr>
        <w:softHyphen/>
        <w:t>жения (развертывания содержания по плану), наличие грамматической связи предложений в тексте, владение правильной и выразительной интонацией, уместное использование невербальных средств (жестов, мимики); строить научное рассуждение по сложным вопросам школьного курса русского языка.</w:t>
      </w:r>
    </w:p>
    <w:p w:rsidR="00170130" w:rsidRPr="00C04BB6" w:rsidRDefault="00170130" w:rsidP="009401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bCs/>
          <w:i/>
          <w:iCs/>
          <w:sz w:val="24"/>
          <w:szCs w:val="24"/>
        </w:rPr>
        <w:t>Письмо.</w:t>
      </w:r>
      <w:r w:rsidRPr="00C04BB6">
        <w:rPr>
          <w:rFonts w:ascii="Times New Roman" w:hAnsi="Times New Roman"/>
          <w:sz w:val="24"/>
          <w:szCs w:val="24"/>
        </w:rPr>
        <w:t>Знать основные нормы построения письменного высказывания: соответствие теме и основной мысли высказывания, полнота раскрытия темы, достоверность фактического материала, последова</w:t>
      </w:r>
      <w:r w:rsidRPr="00C04BB6">
        <w:rPr>
          <w:rFonts w:ascii="Times New Roman" w:hAnsi="Times New Roman"/>
          <w:sz w:val="24"/>
          <w:szCs w:val="24"/>
        </w:rPr>
        <w:softHyphen/>
        <w:t>тельность изложения (развертывание содержания по плану, правильность выделения абзацев в тек</w:t>
      </w:r>
      <w:r w:rsidRPr="00C04BB6">
        <w:rPr>
          <w:rFonts w:ascii="Times New Roman" w:hAnsi="Times New Roman"/>
          <w:sz w:val="24"/>
          <w:szCs w:val="24"/>
        </w:rPr>
        <w:softHyphen/>
        <w:t>сте, наличие грамматической связи предложений в тексте, владение нормами правописания); писать изложения по публицистическим, художественным текстам, сохраняя композиционную форму, типологическое строение, характерные языковые средства; вводить в текст изложения элементы сочинения (рассуждения, описания, повествования); писать небольшие по объему сочинения на основе прочитанного или прослушанного текста; составлять тезисы и конспект небольшой статьи (или фрагмента из большой статьи); совершенствовать написанное, исправляя недочеты в построении и содержании высказыва</w:t>
      </w:r>
      <w:r w:rsidRPr="00C04BB6">
        <w:rPr>
          <w:rFonts w:ascii="Times New Roman" w:hAnsi="Times New Roman"/>
          <w:sz w:val="24"/>
          <w:szCs w:val="24"/>
        </w:rPr>
        <w:softHyphen/>
        <w:t>ния, речевые недочеты и грамматические ошибки.</w:t>
      </w:r>
    </w:p>
    <w:p w:rsidR="00170130" w:rsidRPr="00C04BB6" w:rsidRDefault="00170130" w:rsidP="009401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bCs/>
          <w:sz w:val="24"/>
          <w:szCs w:val="24"/>
          <w:u w:val="single"/>
        </w:rPr>
        <w:t>Текстоведение</w:t>
      </w:r>
      <w:r w:rsidRPr="00C04BB6">
        <w:rPr>
          <w:rFonts w:ascii="Times New Roman" w:hAnsi="Times New Roman"/>
          <w:b/>
          <w:bCs/>
          <w:sz w:val="24"/>
          <w:szCs w:val="24"/>
        </w:rPr>
        <w:t>.</w:t>
      </w:r>
      <w:r w:rsidRPr="00C04BB6">
        <w:rPr>
          <w:rFonts w:ascii="Times New Roman" w:hAnsi="Times New Roman"/>
          <w:sz w:val="24"/>
          <w:szCs w:val="24"/>
        </w:rPr>
        <w:t>Проводить текстоведческий анализ текстов разных стилей и типов речи (тема, основная мысль, тип речи, стиль, языковые и речевые средства, средства связи предложений, строение текста).</w:t>
      </w:r>
    </w:p>
    <w:p w:rsidR="00170130" w:rsidRPr="00C04BB6" w:rsidRDefault="00170130" w:rsidP="009401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bCs/>
          <w:sz w:val="24"/>
          <w:szCs w:val="24"/>
          <w:u w:val="single"/>
        </w:rPr>
        <w:t>Фонетика и орфоэпия</w:t>
      </w:r>
      <w:r w:rsidRPr="00C04BB6">
        <w:rPr>
          <w:rFonts w:ascii="Times New Roman" w:hAnsi="Times New Roman"/>
          <w:b/>
          <w:bCs/>
          <w:sz w:val="24"/>
          <w:szCs w:val="24"/>
        </w:rPr>
        <w:t>.</w:t>
      </w:r>
      <w:r w:rsidRPr="00C04BB6">
        <w:rPr>
          <w:rFonts w:ascii="Times New Roman" w:hAnsi="Times New Roman"/>
          <w:sz w:val="24"/>
          <w:szCs w:val="24"/>
        </w:rPr>
        <w:t>Правильно произносить употребительные слова с учетом вариантов их произношения; анализировать и оценивать собственную и чужую речь с точки зрения соблюдения орфоэпи</w:t>
      </w:r>
      <w:r w:rsidRPr="00C04BB6">
        <w:rPr>
          <w:rFonts w:ascii="Times New Roman" w:hAnsi="Times New Roman"/>
          <w:sz w:val="24"/>
          <w:szCs w:val="24"/>
        </w:rPr>
        <w:softHyphen/>
        <w:t>ческих норм.</w:t>
      </w:r>
    </w:p>
    <w:p w:rsidR="00170130" w:rsidRPr="00C04BB6" w:rsidRDefault="00170130" w:rsidP="009401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bCs/>
          <w:sz w:val="24"/>
          <w:szCs w:val="24"/>
          <w:u w:val="single"/>
        </w:rPr>
        <w:t>Морфемика и словообразование</w:t>
      </w:r>
      <w:r w:rsidRPr="00C04BB6">
        <w:rPr>
          <w:rFonts w:ascii="Times New Roman" w:hAnsi="Times New Roman"/>
          <w:b/>
          <w:bCs/>
          <w:sz w:val="24"/>
          <w:szCs w:val="24"/>
        </w:rPr>
        <w:t>.</w:t>
      </w:r>
      <w:r w:rsidRPr="00C04BB6">
        <w:rPr>
          <w:rFonts w:ascii="Times New Roman" w:hAnsi="Times New Roman"/>
          <w:sz w:val="24"/>
          <w:szCs w:val="24"/>
        </w:rPr>
        <w:t>Владеть приемом морфемного разбора: от значения слова и способа его образования к мор</w:t>
      </w:r>
      <w:r w:rsidRPr="00C04BB6">
        <w:rPr>
          <w:rFonts w:ascii="Times New Roman" w:hAnsi="Times New Roman"/>
          <w:sz w:val="24"/>
          <w:szCs w:val="24"/>
        </w:rPr>
        <w:softHyphen/>
        <w:t>фемной структуре; толковать значение слова, исходя из его морфемного состава (в том числе и слов с иноязыч</w:t>
      </w:r>
      <w:r w:rsidRPr="00C04BB6">
        <w:rPr>
          <w:rFonts w:ascii="Times New Roman" w:hAnsi="Times New Roman"/>
          <w:sz w:val="24"/>
          <w:szCs w:val="24"/>
        </w:rPr>
        <w:softHyphen/>
        <w:t xml:space="preserve">ными элементами типа </w:t>
      </w:r>
      <w:r w:rsidRPr="00C04BB6">
        <w:rPr>
          <w:rFonts w:ascii="Times New Roman" w:hAnsi="Times New Roman"/>
          <w:i/>
          <w:iCs/>
          <w:sz w:val="24"/>
          <w:szCs w:val="24"/>
        </w:rPr>
        <w:t xml:space="preserve">-ЛОГ, ПОЛИ-, -ФОН </w:t>
      </w:r>
      <w:r w:rsidRPr="00C04BB6">
        <w:rPr>
          <w:rFonts w:ascii="Times New Roman" w:hAnsi="Times New Roman"/>
          <w:sz w:val="24"/>
          <w:szCs w:val="24"/>
        </w:rPr>
        <w:t>и т.п.); пользоваться разными видами морфемных, словообразовательных и этимологических словарей; опираться на морфемный разбор при проведении орфографического анализа и определении грамматических признаков слов.</w:t>
      </w:r>
    </w:p>
    <w:p w:rsidR="00170130" w:rsidRPr="00C04BB6" w:rsidRDefault="00170130" w:rsidP="009401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bCs/>
          <w:sz w:val="24"/>
          <w:szCs w:val="24"/>
          <w:u w:val="single"/>
        </w:rPr>
        <w:t>Лексикология и фразеология</w:t>
      </w:r>
      <w:r w:rsidRPr="00C04BB6">
        <w:rPr>
          <w:rFonts w:ascii="Times New Roman" w:hAnsi="Times New Roman"/>
          <w:b/>
          <w:bCs/>
          <w:sz w:val="24"/>
          <w:szCs w:val="24"/>
        </w:rPr>
        <w:t>.</w:t>
      </w:r>
      <w:r w:rsidRPr="00C04BB6">
        <w:rPr>
          <w:rFonts w:ascii="Times New Roman" w:hAnsi="Times New Roman"/>
          <w:sz w:val="24"/>
          <w:szCs w:val="24"/>
        </w:rPr>
        <w:t>Разъяснять значение слов общественно-политической и морально-этической тематики, пра</w:t>
      </w:r>
      <w:r w:rsidRPr="00C04BB6">
        <w:rPr>
          <w:rFonts w:ascii="Times New Roman" w:hAnsi="Times New Roman"/>
          <w:sz w:val="24"/>
          <w:szCs w:val="24"/>
        </w:rPr>
        <w:softHyphen/>
        <w:t>вильно их определять; пользоваться разными видами толковых словарей; верно использовать термины в текстах научного стиля; оценивать свою и чужую речь с точки зрения уместного и выразительного словоупотребления; проводить элементарный анализ художественного текста, обнаруживая в нем изобразитель</w:t>
      </w:r>
      <w:r w:rsidRPr="00C04BB6">
        <w:rPr>
          <w:rFonts w:ascii="Times New Roman" w:hAnsi="Times New Roman"/>
          <w:sz w:val="24"/>
          <w:szCs w:val="24"/>
        </w:rPr>
        <w:softHyphen/>
        <w:t>но-выразительные приемы, основанные на лексических возможностях русского языка.</w:t>
      </w:r>
    </w:p>
    <w:p w:rsidR="00170130" w:rsidRPr="00C04BB6" w:rsidRDefault="00170130" w:rsidP="009401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04BB6">
        <w:rPr>
          <w:rFonts w:ascii="Times New Roman" w:hAnsi="Times New Roman"/>
          <w:b/>
          <w:sz w:val="24"/>
          <w:szCs w:val="24"/>
          <w:u w:val="single"/>
        </w:rPr>
        <w:t>Морфология.</w:t>
      </w:r>
      <w:r w:rsidRPr="00C04BB6">
        <w:rPr>
          <w:rFonts w:ascii="Times New Roman" w:hAnsi="Times New Roman"/>
          <w:sz w:val="24"/>
          <w:szCs w:val="24"/>
        </w:rPr>
        <w:t>Распознавать части речи и их формы в трудных случаях; правильно образовывать формы слов с использованием словаря грамматических трудностей; определять синтаксическую роль слов разных частей речи; опираться на морфологическую характеристику слова при проведении орфографического и пунктуационного анализа;</w:t>
      </w:r>
    </w:p>
    <w:p w:rsidR="00170130" w:rsidRPr="00C04BB6" w:rsidRDefault="00170130" w:rsidP="009401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bCs/>
          <w:sz w:val="24"/>
          <w:szCs w:val="24"/>
          <w:u w:val="single"/>
        </w:rPr>
        <w:t>Орфография</w:t>
      </w:r>
      <w:r w:rsidRPr="00C04BB6">
        <w:rPr>
          <w:rFonts w:ascii="Times New Roman" w:hAnsi="Times New Roman"/>
          <w:b/>
          <w:bCs/>
          <w:sz w:val="24"/>
          <w:szCs w:val="24"/>
        </w:rPr>
        <w:t>.</w:t>
      </w:r>
      <w:r w:rsidRPr="00C04BB6">
        <w:rPr>
          <w:rFonts w:ascii="Times New Roman" w:hAnsi="Times New Roman"/>
          <w:sz w:val="24"/>
          <w:szCs w:val="24"/>
        </w:rPr>
        <w:t>Применять орфографические правила, объяснять правописание слов с трудно проверяемыми орфограммами; пользоваться этимологической справкой при объяснении написания слов; проводить орфографический анализ текста;</w:t>
      </w:r>
    </w:p>
    <w:p w:rsidR="00170130" w:rsidRPr="00C04BB6" w:rsidRDefault="00170130" w:rsidP="009401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b/>
          <w:bCs/>
          <w:sz w:val="24"/>
          <w:szCs w:val="24"/>
          <w:u w:val="single"/>
        </w:rPr>
        <w:t>Синтаксис и пунктуация.</w:t>
      </w:r>
      <w:r w:rsidRPr="00C04BB6">
        <w:rPr>
          <w:rFonts w:ascii="Times New Roman" w:hAnsi="Times New Roman"/>
          <w:sz w:val="24"/>
          <w:szCs w:val="24"/>
        </w:rPr>
        <w:t>Различать изученные виды простых и сложных предложений; интонационно выразительно читать предложения изученных видов; составлять схемы простых и сложных предложений разных видов и конструировать предло</w:t>
      </w:r>
      <w:r w:rsidRPr="00C04BB6">
        <w:rPr>
          <w:rFonts w:ascii="Times New Roman" w:hAnsi="Times New Roman"/>
          <w:sz w:val="24"/>
          <w:szCs w:val="24"/>
        </w:rPr>
        <w:softHyphen/>
        <w:t>жения по заданным схемам; уместно пользоваться синтаксическими синонимами; правильно употреблять в тексте прямую речь и цитаты, заменять прямую речь косвенной; проводить синтаксический и интонационный анализ сложного предложения; устанавливать взаимосвязь смысловой, интонационной, грамматической и пунктуационной характеристики предложения; использовать различные синтаксические конструкции как средство усиления выразительности речи;</w:t>
      </w:r>
    </w:p>
    <w:p w:rsidR="00170130" w:rsidRPr="00052DB7" w:rsidRDefault="00170130" w:rsidP="009401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>применять   пунктуационные правила, объяснять постановку знаков препинания в простом и сложном предложениях, используя на письме специальные графические обозначения; строить пунктуационные схемы простых и сложных предложений; самостоятельно подбирать примеры на изученные пунктуационные правила; проводить пунктуационный анализ текста; аргументировать тезис о системном характере русской пунктуации.</w:t>
      </w:r>
    </w:p>
    <w:p w:rsidR="00170130" w:rsidRPr="00052DB7" w:rsidRDefault="00170130" w:rsidP="0094013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70130" w:rsidRPr="00052DB7" w:rsidRDefault="00170130" w:rsidP="0094013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70130" w:rsidRPr="00052DB7" w:rsidRDefault="00170130" w:rsidP="0094013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52DB7">
        <w:rPr>
          <w:rFonts w:ascii="Times New Roman" w:hAnsi="Times New Roman"/>
          <w:b/>
          <w:sz w:val="24"/>
          <w:szCs w:val="24"/>
        </w:rPr>
        <w:t>Перечень контрольных работ по предметной области «Русский язык» основного общего образования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25"/>
        <w:gridCol w:w="3331"/>
        <w:gridCol w:w="37"/>
        <w:gridCol w:w="25"/>
        <w:gridCol w:w="4516"/>
        <w:gridCol w:w="1037"/>
      </w:tblGrid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 Стартовая работа. Диктант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 Контрольная работа №1. Тест  по темам «Фонетика. Орфоэпия. Графика»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 Контрольная работа №2. Диктант по теме «Орфография»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 Контрольная работа №3. Диктант  по темам «Синтаксис. Пунктуация»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 Контрольная работа №4. Тест по теме «Текстоведение»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 Контрольная работа №5. Тест по теме «Лексикология и фразеология»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 Контрольная работа №6. Диктант по теме «Имя существительное»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 Контрольная работа №7. Диктант по теме  «Имя прилагательное»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 Контрольная работа №8. Тест по теме «Глагол»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 Итоговая контрольная работа. Диктант 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Проверочная работа по теме  «Правописание корней» 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Проверочная работа по теме «Простое осложненное предложение» 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Проверочная работа по теме «Правописание букв </w:t>
            </w:r>
            <w:r w:rsidRPr="00052DB7">
              <w:rPr>
                <w:rFonts w:ascii="Times New Roman" w:hAnsi="Times New Roman"/>
                <w:i/>
                <w:sz w:val="24"/>
                <w:szCs w:val="24"/>
              </w:rPr>
              <w:t>О-А</w:t>
            </w:r>
            <w:r w:rsidRPr="00052DB7">
              <w:rPr>
                <w:rFonts w:ascii="Times New Roman" w:hAnsi="Times New Roman"/>
                <w:sz w:val="24"/>
                <w:szCs w:val="24"/>
              </w:rPr>
              <w:t xml:space="preserve"> в корнях с чередованием» 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Проверочная работа по теме «Словообразование» 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Проверочная работа по теме «Правописание корней с чередованием Е-И» 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Проверочная работа по теме «Спряжение глаголов»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Проверочная работа по теме «Правописание морфем» 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№1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№2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№3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№4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№5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№6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№7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№8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№9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№10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№11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№12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№13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№14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№15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№16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Диктантов – 6</w:t>
            </w:r>
          </w:p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Тестов – 4</w:t>
            </w:r>
          </w:p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Проверочных работ – 7</w:t>
            </w:r>
          </w:p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Словарных диктантов - 16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Итого в 5 классе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Стартовая работа. Диктант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№1. Диктант по теме «Повторение изученного в 5 классе»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№2. Разученный диктант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№3. Тест по теме «Имя существительное»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№4. Диктант по теме «Имя прилагательное»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Контрольная работа №5. Диктант по теме «Знаки препинания при деепричастных и причастных оборотах» 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№6. Тест по теме «Глагол и его формы»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№7. Тест по теме «Имя числительное»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 №8. Диктант по теме «Разряды местоимений»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Итоговый контрольный диктант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Проверочная работа по теме «Слитное и дефисное написание сложных имен существительных» 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Проверочная работа по теме «Правописание </w:t>
            </w:r>
            <w:r w:rsidRPr="00052DB7">
              <w:rPr>
                <w:rFonts w:ascii="Times New Roman" w:hAnsi="Times New Roman"/>
                <w:i/>
                <w:sz w:val="24"/>
                <w:szCs w:val="24"/>
              </w:rPr>
              <w:t>н-нн</w:t>
            </w:r>
            <w:r w:rsidRPr="00052DB7">
              <w:rPr>
                <w:rFonts w:ascii="Times New Roman" w:hAnsi="Times New Roman"/>
                <w:sz w:val="24"/>
                <w:szCs w:val="24"/>
              </w:rPr>
              <w:t xml:space="preserve"> в прилагательных, образованных от существительных» 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Проверочная работа по теме «Деепричастный оборот» 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Проверочная работа по теме «Правописание </w:t>
            </w:r>
            <w:r w:rsidRPr="00052DB7">
              <w:rPr>
                <w:rFonts w:ascii="Times New Roman" w:hAnsi="Times New Roman"/>
                <w:i/>
                <w:sz w:val="24"/>
                <w:szCs w:val="24"/>
              </w:rPr>
              <w:t>Н и НН</w:t>
            </w:r>
            <w:r w:rsidRPr="00052DB7">
              <w:rPr>
                <w:rFonts w:ascii="Times New Roman" w:hAnsi="Times New Roman"/>
                <w:sz w:val="24"/>
                <w:szCs w:val="24"/>
              </w:rPr>
              <w:t xml:space="preserve"> в суффиксах страдательных причастий» 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Проверочная работа по теме «Склонение количественных числительных» 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№1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№2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№3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№4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№5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№6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№7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№8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№9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№10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№11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№12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Диктантов – 7</w:t>
            </w:r>
          </w:p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Тестов – 3</w:t>
            </w:r>
          </w:p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Проверочных работ – 5</w:t>
            </w:r>
          </w:p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Словарных диктантов - 12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Итого в 6 классе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Контрольный диктант № 1 по теме «Повторение».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Контрольный диктант № 2 по теме «Причастие».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Контрольный диктант № 3 по теме «Причастие».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Контрольный диктант № 4 по теме «Деепричастие».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Контрольный диктант № 5 по теме «Наречие».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Контрольный диктант № 6 по теме «Союз».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Контрольный диктант № 7 по теме «Частица».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Контрольный итоговый диктант №8.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Практическая работа по теме «Н и НН в суффиксах полных страдательных причастий»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Практическая работа по теме «Различение частицы НЕ и приставки НЕ.»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Итоговое тестирование.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№1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№2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№3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№4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№5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№6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№7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№8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№9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№10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№11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№12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1" w:type="dxa"/>
            <w:tcBorders>
              <w:right w:val="single" w:sz="4" w:space="0" w:color="auto"/>
            </w:tcBorders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Диктантов – 8</w:t>
            </w:r>
          </w:p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Тестов – 1</w:t>
            </w:r>
          </w:p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Практических работ – 2</w:t>
            </w:r>
          </w:p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Словарных диктантов - 12</w:t>
            </w:r>
          </w:p>
        </w:tc>
        <w:tc>
          <w:tcPr>
            <w:tcW w:w="4578" w:type="dxa"/>
            <w:gridSpan w:val="3"/>
            <w:tcBorders>
              <w:left w:val="single" w:sz="4" w:space="0" w:color="auto"/>
            </w:tcBorders>
          </w:tcPr>
          <w:p w:rsidR="00170130" w:rsidRPr="00052DB7" w:rsidRDefault="00170130" w:rsidP="006268E8">
            <w:pPr>
              <w:keepNext/>
              <w:snapToGri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Из них </w:t>
            </w:r>
            <w:r w:rsidRPr="00052DB7">
              <w:rPr>
                <w:rFonts w:ascii="Times New Roman" w:hAnsi="Times New Roman"/>
                <w:bCs/>
                <w:sz w:val="24"/>
                <w:szCs w:val="24"/>
              </w:rPr>
              <w:t>плановых контрольных работ-8; практических работ -3</w:t>
            </w:r>
          </w:p>
          <w:p w:rsidR="00170130" w:rsidRPr="00052DB7" w:rsidRDefault="00170130" w:rsidP="006268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Итого в 7 классе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№1.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№2.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№3.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№4.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70130" w:rsidRPr="00052DB7" w:rsidTr="006268E8">
        <w:trPr>
          <w:trHeight w:val="563"/>
        </w:trPr>
        <w:tc>
          <w:tcPr>
            <w:tcW w:w="625" w:type="dxa"/>
            <w:tcBorders>
              <w:bottom w:val="single" w:sz="4" w:space="0" w:color="auto"/>
            </w:tcBorders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09" w:type="dxa"/>
            <w:gridSpan w:val="4"/>
            <w:tcBorders>
              <w:bottom w:val="single" w:sz="4" w:space="0" w:color="auto"/>
            </w:tcBorders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№5.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70130" w:rsidRPr="00052DB7" w:rsidTr="006268E8">
        <w:trPr>
          <w:trHeight w:val="125"/>
        </w:trPr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0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№6.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№7.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№1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№2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№3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№4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№5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№6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№7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3" w:type="dxa"/>
            <w:gridSpan w:val="3"/>
            <w:tcBorders>
              <w:right w:val="single" w:sz="4" w:space="0" w:color="auto"/>
            </w:tcBorders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Контрольных работ - 7</w:t>
            </w:r>
          </w:p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Словарных диктантов - 7</w:t>
            </w:r>
          </w:p>
        </w:tc>
        <w:tc>
          <w:tcPr>
            <w:tcW w:w="4516" w:type="dxa"/>
            <w:tcBorders>
              <w:left w:val="single" w:sz="4" w:space="0" w:color="auto"/>
            </w:tcBorders>
          </w:tcPr>
          <w:p w:rsidR="00170130" w:rsidRPr="00052DB7" w:rsidRDefault="00170130" w:rsidP="006268E8">
            <w:pPr>
              <w:keepNext/>
              <w:snapToGri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Cs/>
                <w:sz w:val="24"/>
                <w:szCs w:val="24"/>
              </w:rPr>
              <w:t xml:space="preserve">Из них плановых контрольных работ-7 </w:t>
            </w:r>
          </w:p>
          <w:p w:rsidR="00170130" w:rsidRPr="00052DB7" w:rsidRDefault="00170130" w:rsidP="006268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Итого в 8 классе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№1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№2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№3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70130" w:rsidRPr="00052DB7" w:rsidTr="006268E8">
        <w:trPr>
          <w:trHeight w:val="457"/>
        </w:trPr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№4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№5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№6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Контрольная работа №7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№1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№2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№3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№4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Словарный диктант №5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gridSpan w:val="2"/>
            <w:tcBorders>
              <w:right w:val="single" w:sz="4" w:space="0" w:color="auto"/>
            </w:tcBorders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Контрольных работ – 7</w:t>
            </w:r>
          </w:p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Тест – 1</w:t>
            </w:r>
          </w:p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Словарных диктантов - 5</w:t>
            </w:r>
          </w:p>
        </w:tc>
        <w:tc>
          <w:tcPr>
            <w:tcW w:w="4541" w:type="dxa"/>
            <w:gridSpan w:val="2"/>
            <w:tcBorders>
              <w:left w:val="single" w:sz="4" w:space="0" w:color="auto"/>
            </w:tcBorders>
          </w:tcPr>
          <w:p w:rsidR="00170130" w:rsidRPr="00052DB7" w:rsidRDefault="00170130" w:rsidP="006268E8">
            <w:pPr>
              <w:keepNext/>
              <w:snapToGri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Cs/>
                <w:sz w:val="24"/>
                <w:szCs w:val="24"/>
              </w:rPr>
              <w:t>Из них плановых контрольных работ-8; практических работ-1</w:t>
            </w:r>
          </w:p>
          <w:p w:rsidR="00170130" w:rsidRPr="00052DB7" w:rsidRDefault="00170130" w:rsidP="006268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052DB7" w:rsidTr="006268E8">
        <w:tc>
          <w:tcPr>
            <w:tcW w:w="625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09" w:type="dxa"/>
            <w:gridSpan w:val="4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Итого в 9 классе</w:t>
            </w:r>
          </w:p>
        </w:tc>
        <w:tc>
          <w:tcPr>
            <w:tcW w:w="1037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</w:tbl>
    <w:p w:rsidR="00170130" w:rsidRPr="00052DB7" w:rsidRDefault="00170130" w:rsidP="0094013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70130" w:rsidRPr="00052DB7" w:rsidRDefault="00170130" w:rsidP="00940131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2DB7">
        <w:rPr>
          <w:rFonts w:ascii="Times New Roman" w:hAnsi="Times New Roman"/>
          <w:b/>
          <w:sz w:val="24"/>
          <w:szCs w:val="24"/>
        </w:rPr>
        <w:t>Перечень творческих, самостоятельных работ по предметной области «Русский язык»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61"/>
        <w:gridCol w:w="7648"/>
        <w:gridCol w:w="1162"/>
      </w:tblGrid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>Темы творческих и самостоятельных работ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Сочинение-описание по картине А. Рылова «Полевая рябинка»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Сжатое изложение-миниатюра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Сочинение-описание местности по картине В. Д. Поленова «Московский дворик»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Подробное изложение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 Изложение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Работа над сочинением по картине В. М. Васнецова «Иван-царевич на Сером волке»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Изложение текста-повествования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48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Итого в 5 классе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Изложение по отрывку из рассказа К.Г.Паустовского «Заячьи лапы»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Изложение-миниатюра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Сочинение по картине В.А.Серова «Девочка с персиками» 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Сочинение по картине Г.Мясоедова «Косцы» 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Сочинение по картине К.Е.Маковского «Дети, бегущие от грозы» 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Изложение «Братишка» 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Изложение «За спасение больных»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Сочинение по картине А.К.Саврасова «Грачи прилетели» 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48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Итого в 6 классе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Р.р. Изложение с использованием причастий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Р.р. Выборочное изложение.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Р.р. Сочинение «Мой знакомый»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052DB7">
              <w:rPr>
                <w:rFonts w:ascii="Times New Roman" w:hAnsi="Times New Roman"/>
                <w:sz w:val="24"/>
                <w:szCs w:val="24"/>
              </w:rPr>
              <w:t>.</w:t>
            </w:r>
            <w:r w:rsidRPr="00052DB7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052DB7">
              <w:rPr>
                <w:rFonts w:ascii="Times New Roman" w:hAnsi="Times New Roman"/>
                <w:sz w:val="24"/>
                <w:szCs w:val="24"/>
              </w:rPr>
              <w:t>. Сочинение по картине С. Григорьева «Вратарь»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052DB7">
              <w:rPr>
                <w:rFonts w:ascii="Times New Roman" w:hAnsi="Times New Roman"/>
                <w:sz w:val="24"/>
                <w:szCs w:val="24"/>
              </w:rPr>
              <w:t>.</w:t>
            </w:r>
            <w:r w:rsidRPr="00052DB7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052DB7">
              <w:rPr>
                <w:rFonts w:ascii="Times New Roman" w:hAnsi="Times New Roman"/>
                <w:sz w:val="24"/>
                <w:szCs w:val="24"/>
              </w:rPr>
              <w:t>. Сочинение-описание действий (на основе наблюдений)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Р.р. Сочинение-описание.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Р.р. Выборочное изложение.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Сжатое изложение с описанием состояния природы (К.Паустовский «Обыкновенная земля»).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Р.р. Рассказ-репортаж на основе увиденного (картина А.В.Сайкиной «Детская спортивная школа»)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Р.р. Сочинение публицистического стиля о пользе чтения.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Р.р. Сочинение по картине К.Ф.Юона «Конец зимы. Полдень»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Р.р. Сочинение-рассказ по данному сюжету.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8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Итого в 7 классе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hd w:val="clear" w:color="auto" w:fill="FFFFFF"/>
              <w:spacing w:after="0" w:line="226" w:lineRule="exact"/>
              <w:ind w:right="10" w:firstLine="14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P.p.Подробное изложение с грамма</w:t>
            </w:r>
            <w:r w:rsidRPr="00052DB7">
              <w:rPr>
                <w:rFonts w:ascii="Times New Roman" w:hAnsi="Times New Roman"/>
                <w:sz w:val="24"/>
                <w:szCs w:val="24"/>
              </w:rPr>
              <w:softHyphen/>
              <w:t xml:space="preserve">тическим заданием 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pacing w:val="-3"/>
                <w:sz w:val="24"/>
                <w:szCs w:val="24"/>
                <w:lang w:val="en-US"/>
              </w:rPr>
              <w:t>P</w:t>
            </w:r>
            <w:r w:rsidRPr="00052DB7">
              <w:rPr>
                <w:rFonts w:ascii="Times New Roman" w:hAnsi="Times New Roman"/>
                <w:spacing w:val="-3"/>
                <w:sz w:val="24"/>
                <w:szCs w:val="24"/>
              </w:rPr>
              <w:t>.</w:t>
            </w:r>
            <w:r w:rsidRPr="00052DB7">
              <w:rPr>
                <w:rFonts w:ascii="Times New Roman" w:hAnsi="Times New Roman"/>
                <w:spacing w:val="-3"/>
                <w:sz w:val="24"/>
                <w:szCs w:val="24"/>
                <w:lang w:val="en-US"/>
              </w:rPr>
              <w:t>p</w:t>
            </w:r>
            <w:r w:rsidRPr="00052DB7">
              <w:rPr>
                <w:rFonts w:ascii="Times New Roman" w:hAnsi="Times New Roman"/>
                <w:spacing w:val="-3"/>
                <w:sz w:val="24"/>
                <w:szCs w:val="24"/>
              </w:rPr>
              <w:t>.Описа</w:t>
            </w:r>
            <w:r w:rsidRPr="00052DB7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052DB7">
              <w:rPr>
                <w:rFonts w:ascii="Times New Roman" w:hAnsi="Times New Roman"/>
                <w:sz w:val="24"/>
                <w:szCs w:val="24"/>
              </w:rPr>
              <w:t>ние архи</w:t>
            </w:r>
            <w:r w:rsidRPr="00052DB7">
              <w:rPr>
                <w:rFonts w:ascii="Times New Roman" w:hAnsi="Times New Roman"/>
                <w:sz w:val="24"/>
                <w:szCs w:val="24"/>
              </w:rPr>
              <w:softHyphen/>
            </w:r>
            <w:r w:rsidRPr="00052D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тектурного </w:t>
            </w:r>
            <w:r w:rsidRPr="00052DB7">
              <w:rPr>
                <w:rFonts w:ascii="Times New Roman" w:hAnsi="Times New Roman"/>
                <w:spacing w:val="-3"/>
                <w:sz w:val="24"/>
                <w:szCs w:val="24"/>
              </w:rPr>
              <w:t>памятника как вид тек</w:t>
            </w:r>
            <w:r w:rsidRPr="00052DB7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052DB7">
              <w:rPr>
                <w:rFonts w:ascii="Times New Roman" w:hAnsi="Times New Roman"/>
                <w:sz w:val="24"/>
                <w:szCs w:val="24"/>
              </w:rPr>
              <w:t>ста, его языковые особенно</w:t>
            </w:r>
            <w:r w:rsidRPr="00052DB7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hd w:val="clear" w:color="auto" w:fill="FFFFFF"/>
              <w:spacing w:after="0"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052DB7">
              <w:rPr>
                <w:rFonts w:ascii="Times New Roman" w:hAnsi="Times New Roman"/>
                <w:sz w:val="24"/>
                <w:szCs w:val="24"/>
              </w:rPr>
              <w:t>.</w:t>
            </w:r>
            <w:r w:rsidRPr="00052DB7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052DB7">
              <w:rPr>
                <w:rFonts w:ascii="Times New Roman" w:hAnsi="Times New Roman"/>
                <w:sz w:val="24"/>
                <w:szCs w:val="24"/>
              </w:rPr>
              <w:t>.Публици</w:t>
            </w:r>
            <w:r w:rsidRPr="00052DB7">
              <w:rPr>
                <w:rFonts w:ascii="Times New Roman" w:hAnsi="Times New Roman"/>
                <w:sz w:val="24"/>
                <w:szCs w:val="24"/>
              </w:rPr>
              <w:softHyphen/>
              <w:t xml:space="preserve">стическое </w:t>
            </w:r>
            <w:r w:rsidRPr="00052D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сочинение </w:t>
            </w:r>
            <w:r w:rsidRPr="00052DB7">
              <w:rPr>
                <w:rFonts w:ascii="Times New Roman" w:hAnsi="Times New Roman"/>
                <w:spacing w:val="-1"/>
                <w:sz w:val="24"/>
                <w:szCs w:val="24"/>
              </w:rPr>
              <w:t>о памятни</w:t>
            </w:r>
            <w:r w:rsidRPr="00052DB7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052DB7">
              <w:rPr>
                <w:rFonts w:ascii="Times New Roman" w:hAnsi="Times New Roman"/>
                <w:spacing w:val="-4"/>
                <w:sz w:val="24"/>
                <w:szCs w:val="24"/>
              </w:rPr>
              <w:t>ке культуры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P.p. Харак</w:t>
            </w:r>
            <w:r w:rsidRPr="00052DB7">
              <w:rPr>
                <w:rFonts w:ascii="Times New Roman" w:hAnsi="Times New Roman"/>
                <w:sz w:val="24"/>
                <w:szCs w:val="24"/>
              </w:rPr>
              <w:softHyphen/>
              <w:t>теристика человека как вид тек</w:t>
            </w:r>
            <w:r w:rsidRPr="00052DB7">
              <w:rPr>
                <w:rFonts w:ascii="Times New Roman" w:hAnsi="Times New Roman"/>
                <w:sz w:val="24"/>
                <w:szCs w:val="24"/>
              </w:rPr>
              <w:softHyphen/>
              <w:t>ста, строе</w:t>
            </w:r>
            <w:r w:rsidRPr="00052DB7">
              <w:rPr>
                <w:rFonts w:ascii="Times New Roman" w:hAnsi="Times New Roman"/>
                <w:sz w:val="24"/>
                <w:szCs w:val="24"/>
              </w:rPr>
              <w:softHyphen/>
              <w:t>ние данного текста, его языковые особенно</w:t>
            </w:r>
            <w:r w:rsidRPr="00052DB7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hd w:val="clear" w:color="auto" w:fill="FFFFFF"/>
              <w:spacing w:after="0" w:line="226" w:lineRule="exact"/>
              <w:ind w:right="77" w:firstLine="14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P.p.</w:t>
            </w:r>
          </w:p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Сочинение-рассужде</w:t>
            </w:r>
            <w:r w:rsidRPr="00052DB7">
              <w:rPr>
                <w:rFonts w:ascii="Times New Roman" w:hAnsi="Times New Roman"/>
                <w:sz w:val="24"/>
                <w:szCs w:val="24"/>
              </w:rPr>
              <w:softHyphen/>
              <w:t>ние на свободную тему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hd w:val="clear" w:color="auto" w:fill="FFFFFF"/>
              <w:spacing w:after="0" w:line="226" w:lineRule="exact"/>
              <w:ind w:right="216" w:firstLine="14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P.p.</w:t>
            </w:r>
          </w:p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Изложение (текст -сравни</w:t>
            </w:r>
            <w:r w:rsidRPr="00052DB7">
              <w:rPr>
                <w:rFonts w:ascii="Times New Roman" w:hAnsi="Times New Roman"/>
                <w:sz w:val="24"/>
                <w:szCs w:val="24"/>
              </w:rPr>
              <w:softHyphen/>
              <w:t>тельная характери</w:t>
            </w:r>
            <w:r w:rsidRPr="00052DB7">
              <w:rPr>
                <w:rFonts w:ascii="Times New Roman" w:hAnsi="Times New Roman"/>
                <w:sz w:val="24"/>
                <w:szCs w:val="24"/>
              </w:rPr>
              <w:softHyphen/>
              <w:t>стика)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hd w:val="clear" w:color="auto" w:fill="FFFFFF"/>
              <w:spacing w:after="0" w:line="226" w:lineRule="exact"/>
              <w:ind w:right="216" w:firstLine="14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P.p.</w:t>
            </w:r>
          </w:p>
          <w:p w:rsidR="00170130" w:rsidRPr="00052DB7" w:rsidRDefault="00170130" w:rsidP="006268E8">
            <w:pPr>
              <w:shd w:val="clear" w:color="auto" w:fill="FFFFFF"/>
              <w:spacing w:after="0" w:line="226" w:lineRule="exact"/>
              <w:ind w:right="216" w:firstLine="14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Сочинение - сравни</w:t>
            </w:r>
            <w:r w:rsidRPr="00052DB7">
              <w:rPr>
                <w:rFonts w:ascii="Times New Roman" w:hAnsi="Times New Roman"/>
                <w:sz w:val="24"/>
                <w:szCs w:val="24"/>
              </w:rPr>
              <w:softHyphen/>
              <w:t>тельная характери</w:t>
            </w:r>
            <w:r w:rsidRPr="00052DB7">
              <w:rPr>
                <w:rFonts w:ascii="Times New Roman" w:hAnsi="Times New Roman"/>
                <w:sz w:val="24"/>
                <w:szCs w:val="24"/>
              </w:rPr>
              <w:softHyphen/>
              <w:t>стика двух знакомых лиц,</w:t>
            </w:r>
          </w:p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особенно</w:t>
            </w:r>
            <w:r w:rsidRPr="00052DB7">
              <w:rPr>
                <w:rFonts w:ascii="Times New Roman" w:hAnsi="Times New Roman"/>
                <w:sz w:val="24"/>
                <w:szCs w:val="24"/>
              </w:rPr>
              <w:softHyphen/>
              <w:t>сти строе</w:t>
            </w:r>
            <w:r w:rsidRPr="00052DB7">
              <w:rPr>
                <w:rFonts w:ascii="Times New Roman" w:hAnsi="Times New Roman"/>
                <w:sz w:val="24"/>
                <w:szCs w:val="24"/>
              </w:rPr>
              <w:softHyphen/>
              <w:t>ния текста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hd w:val="clear" w:color="auto" w:fill="FFFFFF"/>
              <w:spacing w:after="0" w:line="226" w:lineRule="exact"/>
              <w:ind w:right="216" w:firstLine="14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pacing w:val="-2"/>
                <w:sz w:val="24"/>
                <w:szCs w:val="24"/>
              </w:rPr>
              <w:t>P.p. Рассу</w:t>
            </w:r>
            <w:r w:rsidRPr="00052DB7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ждение на дискусси</w:t>
            </w:r>
            <w:r w:rsidRPr="00052DB7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онную тему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hd w:val="clear" w:color="auto" w:fill="FFFFFF"/>
              <w:spacing w:after="0" w:line="226" w:lineRule="exact"/>
              <w:ind w:right="216" w:firstLine="1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P.p. Рассказ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hd w:val="clear" w:color="auto" w:fill="FFFFFF"/>
              <w:spacing w:after="0" w:line="226" w:lineRule="exact"/>
              <w:ind w:right="216" w:firstLine="14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P.p. </w:t>
            </w:r>
            <w:r w:rsidRPr="00052DB7">
              <w:rPr>
                <w:rFonts w:ascii="Times New Roman" w:hAnsi="Times New Roman"/>
                <w:sz w:val="24"/>
                <w:szCs w:val="24"/>
              </w:rPr>
              <w:t>Кон</w:t>
            </w:r>
            <w:r w:rsidRPr="00052DB7">
              <w:rPr>
                <w:rFonts w:ascii="Times New Roman" w:hAnsi="Times New Roman"/>
                <w:sz w:val="24"/>
                <w:szCs w:val="24"/>
              </w:rPr>
              <w:softHyphen/>
              <w:t xml:space="preserve">трольное </w:t>
            </w:r>
            <w:r w:rsidRPr="00052DB7">
              <w:rPr>
                <w:rFonts w:ascii="Times New Roman" w:hAnsi="Times New Roman"/>
                <w:spacing w:val="-4"/>
                <w:sz w:val="24"/>
                <w:szCs w:val="24"/>
              </w:rPr>
              <w:t>изложение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70130" w:rsidRPr="00052DB7" w:rsidTr="00952FA6">
        <w:trPr>
          <w:trHeight w:val="266"/>
        </w:trPr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8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Итого в 8 классе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Способы сжатого изложения содержания текста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70130" w:rsidRPr="00052DB7" w:rsidTr="006268E8">
        <w:trPr>
          <w:trHeight w:val="288"/>
        </w:trPr>
        <w:tc>
          <w:tcPr>
            <w:tcW w:w="761" w:type="dxa"/>
            <w:tcBorders>
              <w:bottom w:val="single" w:sz="4" w:space="0" w:color="auto"/>
            </w:tcBorders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48" w:type="dxa"/>
            <w:tcBorders>
              <w:bottom w:val="single" w:sz="4" w:space="0" w:color="auto"/>
            </w:tcBorders>
          </w:tcPr>
          <w:p w:rsidR="00170130" w:rsidRPr="00052DB7" w:rsidRDefault="00170130" w:rsidP="00952FA6">
            <w:pPr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Изложение с элементом сочинения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70130" w:rsidRPr="00052DB7" w:rsidTr="006268E8">
        <w:trPr>
          <w:trHeight w:val="212"/>
        </w:trPr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48" w:type="dxa"/>
            <w:tcBorders>
              <w:top w:val="single" w:sz="4" w:space="0" w:color="auto"/>
              <w:bottom w:val="single" w:sz="4" w:space="0" w:color="auto"/>
            </w:tcBorders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Сочинение или изложение (портретный очерк)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70130" w:rsidRPr="00052DB7" w:rsidTr="006268E8">
        <w:trPr>
          <w:trHeight w:val="189"/>
        </w:trPr>
        <w:tc>
          <w:tcPr>
            <w:tcW w:w="761" w:type="dxa"/>
            <w:tcBorders>
              <w:top w:val="single" w:sz="4" w:space="0" w:color="auto"/>
            </w:tcBorders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48" w:type="dxa"/>
            <w:tcBorders>
              <w:top w:val="single" w:sz="4" w:space="0" w:color="auto"/>
            </w:tcBorders>
          </w:tcPr>
          <w:p w:rsidR="00170130" w:rsidRPr="00052DB7" w:rsidRDefault="00170130" w:rsidP="00626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Сочинение -рассуждение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Элемент сочинения в изложении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 xml:space="preserve">РР Изложение с элементом сочинения                                                                               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52DB7">
              <w:rPr>
                <w:rFonts w:ascii="Times New Roman" w:hAnsi="Times New Roman"/>
                <w:sz w:val="24"/>
                <w:szCs w:val="24"/>
              </w:rPr>
              <w:t xml:space="preserve"> Сочинение-рассуждение на морально-этическую тему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48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РР Итоговое контрольное  изложение с элементом сочинения (или сочинение-рассуждение по предложенному тексту)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70130" w:rsidRPr="00052DB7" w:rsidTr="006268E8">
        <w:tc>
          <w:tcPr>
            <w:tcW w:w="761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8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2DB7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Итого в 9 классе</w:t>
            </w:r>
          </w:p>
        </w:tc>
        <w:tc>
          <w:tcPr>
            <w:tcW w:w="1162" w:type="dxa"/>
          </w:tcPr>
          <w:p w:rsidR="00170130" w:rsidRPr="00052DB7" w:rsidRDefault="00170130" w:rsidP="00626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DB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170130" w:rsidRPr="00C04BB6" w:rsidRDefault="00170130" w:rsidP="0094013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70130" w:rsidRPr="00C04BB6" w:rsidRDefault="00170130" w:rsidP="00940131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КРИТЕРИИ И НОРМЫ ОЦЕНОК ЗНАНИЙ УЧАЩИХСЯ</w:t>
      </w:r>
    </w:p>
    <w:p w:rsidR="00170130" w:rsidRPr="00C04BB6" w:rsidRDefault="00170130" w:rsidP="00940131">
      <w:pPr>
        <w:spacing w:after="0" w:line="240" w:lineRule="auto"/>
        <w:jc w:val="both"/>
        <w:rPr>
          <w:rStyle w:val="FontStyle18"/>
          <w:b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ab/>
      </w:r>
      <w:r w:rsidRPr="00C04BB6">
        <w:rPr>
          <w:rStyle w:val="FontStyle18"/>
          <w:b/>
          <w:sz w:val="24"/>
          <w:szCs w:val="24"/>
        </w:rPr>
        <w:tab/>
        <w:t>Классификация ошибок и недочетов, влияющих на снижение оценки.</w:t>
      </w:r>
    </w:p>
    <w:p w:rsidR="00170130" w:rsidRPr="00C04BB6" w:rsidRDefault="00170130" w:rsidP="00940131">
      <w:pPr>
        <w:spacing w:after="0" w:line="240" w:lineRule="auto"/>
        <w:jc w:val="both"/>
        <w:rPr>
          <w:rStyle w:val="FontStyle18"/>
          <w:sz w:val="24"/>
          <w:szCs w:val="24"/>
        </w:rPr>
      </w:pPr>
    </w:p>
    <w:p w:rsidR="00170130" w:rsidRPr="00C04BB6" w:rsidRDefault="00170130" w:rsidP="00940131">
      <w:pPr>
        <w:spacing w:after="0" w:line="240" w:lineRule="auto"/>
        <w:jc w:val="both"/>
        <w:rPr>
          <w:rStyle w:val="FontStyle18"/>
          <w:b/>
          <w:sz w:val="24"/>
          <w:szCs w:val="24"/>
        </w:rPr>
      </w:pPr>
      <w:r w:rsidRPr="00C04BB6">
        <w:rPr>
          <w:rStyle w:val="FontStyle18"/>
          <w:b/>
          <w:sz w:val="24"/>
          <w:szCs w:val="24"/>
        </w:rPr>
        <w:t>Ошибки:</w:t>
      </w:r>
    </w:p>
    <w:p w:rsidR="00170130" w:rsidRPr="00C04BB6" w:rsidRDefault="00170130" w:rsidP="00940131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Style w:val="FontStyle18"/>
          <w:sz w:val="24"/>
          <w:szCs w:val="24"/>
        </w:rPr>
      </w:pPr>
      <w:r w:rsidRPr="00C04BB6">
        <w:rPr>
          <w:rStyle w:val="FontStyle18"/>
          <w:sz w:val="24"/>
          <w:szCs w:val="24"/>
        </w:rPr>
        <w:t>нарушение правил написания слов, включая грубые случаи пропуска, перестановки, замены и вставки лишних буки в словах;</w:t>
      </w:r>
    </w:p>
    <w:p w:rsidR="00170130" w:rsidRPr="00C04BB6" w:rsidRDefault="00170130" w:rsidP="00940131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Style w:val="FontStyle18"/>
          <w:sz w:val="24"/>
          <w:szCs w:val="24"/>
        </w:rPr>
      </w:pPr>
      <w:r w:rsidRPr="00C04BB6">
        <w:rPr>
          <w:rStyle w:val="FontStyle18"/>
          <w:sz w:val="24"/>
          <w:szCs w:val="24"/>
        </w:rPr>
        <w:t>неправильное написание слов, не регулируемых правилами, круг которых очерчен программой каждого класса (слова с непроверяемыми написаниями);</w:t>
      </w:r>
    </w:p>
    <w:p w:rsidR="00170130" w:rsidRPr="00C04BB6" w:rsidRDefault="00170130" w:rsidP="00940131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Style w:val="FontStyle18"/>
          <w:sz w:val="24"/>
          <w:szCs w:val="24"/>
        </w:rPr>
      </w:pPr>
      <w:r w:rsidRPr="00C04BB6">
        <w:rPr>
          <w:rStyle w:val="FontStyle18"/>
          <w:sz w:val="24"/>
          <w:szCs w:val="24"/>
        </w:rPr>
        <w:t>отсутствие изученных знаков препинания в тексте (в конце предложения и заглавной буквы в начале предложения);</w:t>
      </w:r>
    </w:p>
    <w:p w:rsidR="00170130" w:rsidRPr="00C04BB6" w:rsidRDefault="00170130" w:rsidP="00940131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Style w:val="FontStyle18"/>
          <w:sz w:val="24"/>
          <w:szCs w:val="24"/>
        </w:rPr>
      </w:pPr>
      <w:r w:rsidRPr="00C04BB6">
        <w:rPr>
          <w:rStyle w:val="FontStyle18"/>
          <w:sz w:val="24"/>
          <w:szCs w:val="24"/>
        </w:rPr>
        <w:t>наличие ошибок на изученные правила по орфографии;</w:t>
      </w:r>
    </w:p>
    <w:p w:rsidR="00170130" w:rsidRPr="00C04BB6" w:rsidRDefault="00170130" w:rsidP="00940131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Style w:val="FontStyle18"/>
          <w:sz w:val="24"/>
          <w:szCs w:val="24"/>
        </w:rPr>
      </w:pPr>
      <w:r w:rsidRPr="00C04BB6">
        <w:rPr>
          <w:rStyle w:val="FontStyle18"/>
          <w:sz w:val="24"/>
          <w:szCs w:val="24"/>
        </w:rPr>
        <w:t>существенные отступления от авторского текста при написании изложения, искажающие смысл произведения;</w:t>
      </w:r>
    </w:p>
    <w:p w:rsidR="00170130" w:rsidRPr="00C04BB6" w:rsidRDefault="00170130" w:rsidP="00940131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Style w:val="FontStyle18"/>
          <w:sz w:val="24"/>
          <w:szCs w:val="24"/>
        </w:rPr>
      </w:pPr>
      <w:r w:rsidRPr="00C04BB6">
        <w:rPr>
          <w:rStyle w:val="FontStyle18"/>
          <w:sz w:val="24"/>
          <w:szCs w:val="24"/>
        </w:rPr>
        <w:t>отсутствие главной части изложения, пропуск важных событий, отраженных в авторском тексте;</w:t>
      </w:r>
    </w:p>
    <w:p w:rsidR="00170130" w:rsidRPr="00C04BB6" w:rsidRDefault="00170130" w:rsidP="00940131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Style w:val="FontStyle18"/>
          <w:sz w:val="24"/>
          <w:szCs w:val="24"/>
        </w:rPr>
      </w:pPr>
      <w:r w:rsidRPr="00C04BB6">
        <w:rPr>
          <w:rStyle w:val="FontStyle18"/>
          <w:sz w:val="24"/>
          <w:szCs w:val="24"/>
        </w:rPr>
        <w:t>употребление слов в несвойственном им значении (в изложении).</w:t>
      </w:r>
    </w:p>
    <w:p w:rsidR="00170130" w:rsidRPr="00C04BB6" w:rsidRDefault="00170130" w:rsidP="00940131">
      <w:pPr>
        <w:spacing w:after="0" w:line="240" w:lineRule="auto"/>
        <w:jc w:val="both"/>
        <w:rPr>
          <w:rStyle w:val="FontStyle18"/>
          <w:b/>
          <w:sz w:val="24"/>
          <w:szCs w:val="24"/>
        </w:rPr>
      </w:pPr>
      <w:r w:rsidRPr="00C04BB6">
        <w:rPr>
          <w:rStyle w:val="FontStyle18"/>
          <w:b/>
          <w:sz w:val="24"/>
          <w:szCs w:val="24"/>
        </w:rPr>
        <w:t>Недочеты</w:t>
      </w:r>
    </w:p>
    <w:p w:rsidR="00170130" w:rsidRPr="00C04BB6" w:rsidRDefault="00170130" w:rsidP="00940131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Style w:val="FontStyle18"/>
          <w:sz w:val="24"/>
          <w:szCs w:val="24"/>
        </w:rPr>
      </w:pPr>
      <w:r w:rsidRPr="00C04BB6">
        <w:rPr>
          <w:rStyle w:val="FontStyle18"/>
          <w:sz w:val="24"/>
          <w:szCs w:val="24"/>
        </w:rPr>
        <w:t xml:space="preserve">отсутствие знаков препинания в конце предложения, если следующее предложение написано </w:t>
      </w:r>
      <w:r w:rsidRPr="00C04BB6">
        <w:rPr>
          <w:rStyle w:val="FontStyle17"/>
          <w:sz w:val="24"/>
          <w:szCs w:val="24"/>
        </w:rPr>
        <w:t xml:space="preserve">с </w:t>
      </w:r>
      <w:r w:rsidRPr="00C04BB6">
        <w:rPr>
          <w:rStyle w:val="FontStyle18"/>
          <w:sz w:val="24"/>
          <w:szCs w:val="24"/>
        </w:rPr>
        <w:t>большой буквы;</w:t>
      </w:r>
    </w:p>
    <w:p w:rsidR="00170130" w:rsidRPr="00C04BB6" w:rsidRDefault="00170130" w:rsidP="00940131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Style w:val="FontStyle18"/>
          <w:sz w:val="24"/>
          <w:szCs w:val="24"/>
        </w:rPr>
      </w:pPr>
      <w:r w:rsidRPr="00C04BB6">
        <w:rPr>
          <w:rStyle w:val="FontStyle18"/>
          <w:sz w:val="24"/>
          <w:szCs w:val="24"/>
        </w:rPr>
        <w:t>отсутствие «красной» строки;</w:t>
      </w:r>
    </w:p>
    <w:p w:rsidR="00170130" w:rsidRPr="00C04BB6" w:rsidRDefault="00170130" w:rsidP="00940131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Style w:val="FontStyle18"/>
          <w:sz w:val="24"/>
          <w:szCs w:val="24"/>
        </w:rPr>
      </w:pPr>
      <w:r w:rsidRPr="00C04BB6">
        <w:rPr>
          <w:rStyle w:val="FontStyle18"/>
          <w:sz w:val="24"/>
          <w:szCs w:val="24"/>
        </w:rPr>
        <w:t>неправильное написание одного слова (при наличии в работе нескольких таких слов) на одно и то же правило;</w:t>
      </w:r>
    </w:p>
    <w:p w:rsidR="00170130" w:rsidRPr="00C04BB6" w:rsidRDefault="00170130" w:rsidP="00940131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Style w:val="FontStyle18"/>
          <w:sz w:val="24"/>
          <w:szCs w:val="24"/>
        </w:rPr>
      </w:pPr>
      <w:r w:rsidRPr="00C04BB6">
        <w:rPr>
          <w:rStyle w:val="FontStyle18"/>
          <w:sz w:val="24"/>
          <w:szCs w:val="24"/>
        </w:rPr>
        <w:t>незначительные нарушения логики событий авторского текста при написании изложения.</w:t>
      </w:r>
    </w:p>
    <w:p w:rsidR="00170130" w:rsidRPr="00C04BB6" w:rsidRDefault="00170130" w:rsidP="00940131">
      <w:pPr>
        <w:spacing w:after="0" w:line="240" w:lineRule="auto"/>
        <w:ind w:firstLine="708"/>
        <w:jc w:val="both"/>
        <w:rPr>
          <w:rStyle w:val="FontStyle13"/>
          <w:sz w:val="24"/>
          <w:szCs w:val="24"/>
        </w:rPr>
      </w:pPr>
      <w:r w:rsidRPr="00C04BB6">
        <w:rPr>
          <w:rStyle w:val="FontStyle11"/>
          <w:b w:val="0"/>
          <w:i w:val="0"/>
          <w:sz w:val="24"/>
          <w:szCs w:val="24"/>
        </w:rPr>
        <w:t>Снижениеотметкиза общее впечатление от работы допускается в</w:t>
      </w:r>
      <w:r w:rsidRPr="00C04BB6">
        <w:rPr>
          <w:rStyle w:val="FontStyle13"/>
          <w:sz w:val="24"/>
          <w:szCs w:val="24"/>
        </w:rPr>
        <w:t>случаях, указанных выше.</w:t>
      </w:r>
    </w:p>
    <w:p w:rsidR="00170130" w:rsidRPr="00C04BB6" w:rsidRDefault="00170130" w:rsidP="00940131">
      <w:pPr>
        <w:spacing w:after="0" w:line="240" w:lineRule="auto"/>
        <w:ind w:firstLine="142"/>
        <w:jc w:val="both"/>
        <w:rPr>
          <w:rStyle w:val="FontStyle13"/>
          <w:sz w:val="24"/>
          <w:szCs w:val="24"/>
        </w:rPr>
      </w:pPr>
      <w:r w:rsidRPr="00C04BB6">
        <w:rPr>
          <w:rStyle w:val="FontStyle13"/>
          <w:sz w:val="24"/>
          <w:szCs w:val="24"/>
        </w:rPr>
        <w:t>При оценке изложения необходимо обратить внимание на полноту передачи основного содержания текста, на наличие пропусков существенных моментов в тексте, на искажения при передаче авторского замысла, на отсутствие главной части повествования.</w:t>
      </w:r>
    </w:p>
    <w:p w:rsidR="00170130" w:rsidRPr="00C04BB6" w:rsidRDefault="00170130" w:rsidP="00940131">
      <w:pPr>
        <w:spacing w:after="0" w:line="240" w:lineRule="auto"/>
        <w:ind w:firstLine="142"/>
        <w:jc w:val="both"/>
        <w:rPr>
          <w:rStyle w:val="FontStyle13"/>
          <w:sz w:val="24"/>
          <w:szCs w:val="24"/>
        </w:rPr>
      </w:pPr>
      <w:r w:rsidRPr="00C04BB6">
        <w:rPr>
          <w:rStyle w:val="FontStyle13"/>
          <w:sz w:val="24"/>
          <w:szCs w:val="24"/>
        </w:rPr>
        <w:t>Нормы оценок за контрольные работы по русскому языку соответствуют общим требованиям, указанным в данном документе.</w:t>
      </w:r>
    </w:p>
    <w:p w:rsidR="00170130" w:rsidRPr="00C04BB6" w:rsidRDefault="00170130" w:rsidP="00940131">
      <w:pPr>
        <w:spacing w:after="0" w:line="240" w:lineRule="auto"/>
        <w:jc w:val="both"/>
        <w:rPr>
          <w:rStyle w:val="FontStyle13"/>
          <w:sz w:val="24"/>
          <w:szCs w:val="24"/>
        </w:rPr>
      </w:pPr>
    </w:p>
    <w:p w:rsidR="00170130" w:rsidRPr="00C04BB6" w:rsidRDefault="00170130" w:rsidP="00940131">
      <w:pPr>
        <w:spacing w:after="0" w:line="240" w:lineRule="auto"/>
        <w:jc w:val="both"/>
        <w:rPr>
          <w:rStyle w:val="FontStyle14"/>
          <w:sz w:val="24"/>
          <w:szCs w:val="24"/>
        </w:rPr>
      </w:pPr>
      <w:r w:rsidRPr="00C04BB6">
        <w:rPr>
          <w:rStyle w:val="FontStyle14"/>
          <w:sz w:val="24"/>
          <w:szCs w:val="24"/>
        </w:rPr>
        <w:t>Критерии оценки устного ответа</w:t>
      </w:r>
    </w:p>
    <w:p w:rsidR="00170130" w:rsidRPr="00C04BB6" w:rsidRDefault="00170130" w:rsidP="00940131">
      <w:pPr>
        <w:spacing w:after="0" w:line="240" w:lineRule="auto"/>
        <w:jc w:val="both"/>
        <w:rPr>
          <w:rStyle w:val="FontStyle14"/>
          <w:sz w:val="24"/>
          <w:szCs w:val="24"/>
        </w:rPr>
      </w:pPr>
    </w:p>
    <w:p w:rsidR="00170130" w:rsidRPr="00C04BB6" w:rsidRDefault="00170130" w:rsidP="00940131">
      <w:pPr>
        <w:spacing w:line="240" w:lineRule="auto"/>
        <w:ind w:firstLine="708"/>
        <w:jc w:val="both"/>
        <w:rPr>
          <w:rStyle w:val="FontStyle13"/>
          <w:sz w:val="24"/>
          <w:szCs w:val="24"/>
        </w:rPr>
      </w:pPr>
      <w:r w:rsidRPr="00C04BB6">
        <w:rPr>
          <w:rStyle w:val="FontStyle13"/>
          <w:b/>
          <w:sz w:val="24"/>
          <w:szCs w:val="24"/>
        </w:rPr>
        <w:t>«5» («отлично»)</w:t>
      </w:r>
      <w:r w:rsidRPr="00C04BB6">
        <w:rPr>
          <w:rStyle w:val="FontStyle13"/>
          <w:sz w:val="24"/>
          <w:szCs w:val="24"/>
        </w:rPr>
        <w:t xml:space="preserve"> - уровень выполнения требований значительно выше удовлетворительного: отсутствие ошибок как по текущему, так и по предыдущему учебному материалу; не более одного недочета; логичность и полнота изложения.</w:t>
      </w:r>
    </w:p>
    <w:p w:rsidR="00170130" w:rsidRPr="00C04BB6" w:rsidRDefault="00170130" w:rsidP="00940131">
      <w:pPr>
        <w:spacing w:line="240" w:lineRule="auto"/>
        <w:ind w:firstLine="708"/>
        <w:jc w:val="both"/>
        <w:rPr>
          <w:rStyle w:val="FontStyle13"/>
          <w:sz w:val="24"/>
          <w:szCs w:val="24"/>
        </w:rPr>
      </w:pPr>
      <w:r w:rsidRPr="00C04BB6">
        <w:rPr>
          <w:rStyle w:val="FontStyle13"/>
          <w:b/>
          <w:sz w:val="24"/>
          <w:szCs w:val="24"/>
        </w:rPr>
        <w:t>«4» («хорошо»)</w:t>
      </w:r>
      <w:r w:rsidRPr="00C04BB6">
        <w:rPr>
          <w:rStyle w:val="FontStyle13"/>
          <w:sz w:val="24"/>
          <w:szCs w:val="24"/>
        </w:rPr>
        <w:t xml:space="preserve"> - уровень выполнения требований выше удовлетворительного: использование дополнительного материала, полнота и логичность раскрытия вопроса; самостоятельность суждений, отражение своего отношения к предмету обсуждения. Наличие 2-3 ошибок или 4-6 </w:t>
      </w:r>
      <w:r w:rsidRPr="00C04BB6">
        <w:rPr>
          <w:rStyle w:val="FontStyle13"/>
          <w:sz w:val="24"/>
          <w:szCs w:val="24"/>
          <w:u w:val="single"/>
        </w:rPr>
        <w:t>недочетов по текущему учебно</w:t>
      </w:r>
      <w:r w:rsidRPr="00C04BB6">
        <w:rPr>
          <w:rStyle w:val="FontStyle13"/>
          <w:sz w:val="24"/>
          <w:szCs w:val="24"/>
        </w:rPr>
        <w:t>му материалу; не более 2 ошибок или 4 недочетов по пройденному материалу; незначительное нарушение логики изложения.</w:t>
      </w:r>
    </w:p>
    <w:p w:rsidR="00170130" w:rsidRPr="00C04BB6" w:rsidRDefault="00170130" w:rsidP="00940131">
      <w:pPr>
        <w:spacing w:line="240" w:lineRule="auto"/>
        <w:jc w:val="both"/>
        <w:rPr>
          <w:rStyle w:val="FontStyle13"/>
          <w:sz w:val="24"/>
          <w:szCs w:val="24"/>
        </w:rPr>
      </w:pPr>
      <w:r w:rsidRPr="00C04BB6">
        <w:rPr>
          <w:rStyle w:val="FontStyle13"/>
          <w:sz w:val="24"/>
          <w:szCs w:val="24"/>
        </w:rPr>
        <w:tab/>
      </w:r>
      <w:r w:rsidRPr="00C04BB6">
        <w:rPr>
          <w:rStyle w:val="FontStyle13"/>
          <w:b/>
          <w:sz w:val="24"/>
          <w:szCs w:val="24"/>
        </w:rPr>
        <w:t>«3» («удовлетворительно»)</w:t>
      </w:r>
      <w:r w:rsidRPr="00C04BB6">
        <w:rPr>
          <w:rStyle w:val="FontStyle13"/>
          <w:sz w:val="24"/>
          <w:szCs w:val="24"/>
        </w:rPr>
        <w:t xml:space="preserve"> - достаточный минимальный уровень выполнения требований, предъявляемых к конкретной работе; не более 4-6 ошибок или 10 недочетов по текущему учебному материалу; не более 3-5 ошибок или не более 8 недочетов по пройденному учебному материалу; отдельные нарушения логики изложения материала; неполнота раскрытия вопроса;</w:t>
      </w:r>
    </w:p>
    <w:p w:rsidR="00170130" w:rsidRPr="00C04BB6" w:rsidRDefault="00170130" w:rsidP="00940131">
      <w:pPr>
        <w:spacing w:line="240" w:lineRule="auto"/>
        <w:ind w:firstLine="708"/>
        <w:jc w:val="both"/>
        <w:rPr>
          <w:rStyle w:val="FontStyle13"/>
          <w:sz w:val="24"/>
          <w:szCs w:val="24"/>
        </w:rPr>
      </w:pPr>
      <w:r w:rsidRPr="00C04BB6">
        <w:rPr>
          <w:rStyle w:val="FontStyle13"/>
          <w:b/>
          <w:sz w:val="24"/>
          <w:szCs w:val="24"/>
        </w:rPr>
        <w:t>«2» («неудовлетворительно»)</w:t>
      </w:r>
      <w:r w:rsidRPr="00C04BB6">
        <w:rPr>
          <w:rStyle w:val="FontStyle13"/>
          <w:sz w:val="24"/>
          <w:szCs w:val="24"/>
        </w:rPr>
        <w:t xml:space="preserve"> - уровень выполнения требований ниже удовлетворительного: наличие более 6 ошибок или 10 недочетов по текущему материалу; более 5 ошибок или более 8 недочетов по пройденному материалу; нарушение логики, неполнота, нераскрытость обсуждаемого вопроса, отсутствие аргументации либо ошибочность ее основных положений.</w:t>
      </w: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Критерии оценки диктанта</w:t>
      </w: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ab/>
      </w:r>
      <w:r w:rsidRPr="00C04BB6">
        <w:rPr>
          <w:rFonts w:ascii="Times New Roman" w:hAnsi="Times New Roman"/>
          <w:b/>
          <w:sz w:val="24"/>
          <w:szCs w:val="24"/>
        </w:rPr>
        <w:t>Отметка «5»</w:t>
      </w:r>
      <w:r w:rsidRPr="00C04BB6">
        <w:rPr>
          <w:rFonts w:ascii="Times New Roman" w:hAnsi="Times New Roman"/>
          <w:sz w:val="24"/>
          <w:szCs w:val="24"/>
        </w:rPr>
        <w:t xml:space="preserve"> выставляется за безошибочную работу, а также при наличии в ней 1 негрубой орфографической или 1 негрубой пунктуационной ошибки.</w:t>
      </w: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ab/>
      </w:r>
      <w:r w:rsidRPr="00C04BB6">
        <w:rPr>
          <w:rFonts w:ascii="Times New Roman" w:hAnsi="Times New Roman"/>
          <w:b/>
          <w:sz w:val="24"/>
          <w:szCs w:val="24"/>
        </w:rPr>
        <w:t>Отметка «4»</w:t>
      </w:r>
      <w:r w:rsidRPr="00C04BB6">
        <w:rPr>
          <w:rFonts w:ascii="Times New Roman" w:hAnsi="Times New Roman"/>
          <w:sz w:val="24"/>
          <w:szCs w:val="24"/>
        </w:rPr>
        <w:t xml:space="preserve"> выставляется при наличии в диктанте 2 орфографических и 2 пунктуационных ошибок, или 1 орфографической и 3 пунктуационных ошибок, или 4 пунктуационных ошибок при отсутствии орфографических. Оценка «4» может выставляться при 3 орфографических ошибках, если среди них есть однотипные.</w:t>
      </w: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ab/>
      </w:r>
      <w:r w:rsidRPr="00C04BB6">
        <w:rPr>
          <w:rFonts w:ascii="Times New Roman" w:hAnsi="Times New Roman"/>
          <w:b/>
          <w:sz w:val="24"/>
          <w:szCs w:val="24"/>
        </w:rPr>
        <w:t>Отметка «3»</w:t>
      </w:r>
      <w:r w:rsidRPr="00C04BB6">
        <w:rPr>
          <w:rFonts w:ascii="Times New Roman" w:hAnsi="Times New Roman"/>
          <w:sz w:val="24"/>
          <w:szCs w:val="24"/>
        </w:rPr>
        <w:t xml:space="preserve"> выставляется за диктант, в котором допущены 4 орфографические и 4 пунктуационные ошибки, или 3 орфографические и 5 пунктуационных ошибок, или 7 пунктуационных ошибок при отсутствии орфографических. Оценка «3» может быть также поставлена при наличии 6 орфографических и 6 пунктуационных ошибках, если среди них есть однотипные и негрубые ошибки.</w:t>
      </w: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BB6">
        <w:rPr>
          <w:rFonts w:ascii="Times New Roman" w:hAnsi="Times New Roman"/>
          <w:sz w:val="24"/>
          <w:szCs w:val="24"/>
        </w:rPr>
        <w:tab/>
      </w:r>
      <w:r w:rsidRPr="00C04BB6">
        <w:rPr>
          <w:rFonts w:ascii="Times New Roman" w:hAnsi="Times New Roman"/>
          <w:b/>
          <w:sz w:val="24"/>
          <w:szCs w:val="24"/>
        </w:rPr>
        <w:t>Отметка «2»</w:t>
      </w:r>
      <w:r w:rsidRPr="00C04BB6">
        <w:rPr>
          <w:rFonts w:ascii="Times New Roman" w:hAnsi="Times New Roman"/>
          <w:sz w:val="24"/>
          <w:szCs w:val="24"/>
        </w:rPr>
        <w:t xml:space="preserve"> выставляется за диктант, в котором допущено более 5 (или 6, если среди них есть однотипные) орфографических и более 5 пунктуационных ошибок.</w:t>
      </w: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04BB6">
        <w:rPr>
          <w:rStyle w:val="FontStyle14"/>
          <w:sz w:val="24"/>
          <w:szCs w:val="24"/>
        </w:rPr>
        <w:t>Критерии оценки выполнения грамматических заданий.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2"/>
        <w:gridCol w:w="2482"/>
        <w:gridCol w:w="2483"/>
        <w:gridCol w:w="1980"/>
      </w:tblGrid>
      <w:tr w:rsidR="00170130" w:rsidRPr="006268E8" w:rsidTr="00A0795A">
        <w:tc>
          <w:tcPr>
            <w:tcW w:w="2354" w:type="dxa"/>
          </w:tcPr>
          <w:p w:rsidR="00170130" w:rsidRPr="006268E8" w:rsidRDefault="00170130" w:rsidP="00A079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2888" w:type="dxa"/>
          </w:tcPr>
          <w:p w:rsidR="00170130" w:rsidRPr="006268E8" w:rsidRDefault="00170130" w:rsidP="00A079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2889" w:type="dxa"/>
          </w:tcPr>
          <w:p w:rsidR="00170130" w:rsidRPr="006268E8" w:rsidRDefault="00170130" w:rsidP="00A079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2216" w:type="dxa"/>
          </w:tcPr>
          <w:p w:rsidR="00170130" w:rsidRPr="006268E8" w:rsidRDefault="00170130" w:rsidP="00A079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«2»</w:t>
            </w:r>
          </w:p>
        </w:tc>
      </w:tr>
      <w:tr w:rsidR="00170130" w:rsidRPr="006268E8" w:rsidTr="00A0795A">
        <w:tc>
          <w:tcPr>
            <w:tcW w:w="2354" w:type="dxa"/>
          </w:tcPr>
          <w:p w:rsidR="00170130" w:rsidRPr="006268E8" w:rsidRDefault="00170130" w:rsidP="00A079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Выполнено правильно все задание</w:t>
            </w:r>
          </w:p>
        </w:tc>
        <w:tc>
          <w:tcPr>
            <w:tcW w:w="2888" w:type="dxa"/>
          </w:tcPr>
          <w:p w:rsidR="00170130" w:rsidRPr="006268E8" w:rsidRDefault="00170130" w:rsidP="00A079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Выполнено правильно не менее 2/3 задания</w:t>
            </w:r>
          </w:p>
        </w:tc>
        <w:tc>
          <w:tcPr>
            <w:tcW w:w="2889" w:type="dxa"/>
          </w:tcPr>
          <w:p w:rsidR="00170130" w:rsidRPr="006268E8" w:rsidRDefault="00170130" w:rsidP="00A079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Выполнено правильно не менее половины задания</w:t>
            </w:r>
          </w:p>
        </w:tc>
        <w:tc>
          <w:tcPr>
            <w:tcW w:w="2216" w:type="dxa"/>
          </w:tcPr>
          <w:p w:rsidR="00170130" w:rsidRPr="006268E8" w:rsidRDefault="00170130" w:rsidP="00A079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Не выполнено более половины задания</w:t>
            </w:r>
          </w:p>
        </w:tc>
      </w:tr>
    </w:tbl>
    <w:p w:rsidR="00170130" w:rsidRPr="00C04BB6" w:rsidRDefault="00170130" w:rsidP="00940131">
      <w:pPr>
        <w:widowControl w:val="0"/>
        <w:autoSpaceDE w:val="0"/>
        <w:autoSpaceDN w:val="0"/>
        <w:adjustRightInd w:val="0"/>
        <w:spacing w:after="0" w:line="240" w:lineRule="auto"/>
        <w:ind w:left="1065"/>
        <w:jc w:val="both"/>
        <w:rPr>
          <w:rStyle w:val="FontStyle23"/>
          <w:sz w:val="24"/>
          <w:szCs w:val="24"/>
        </w:rPr>
      </w:pPr>
    </w:p>
    <w:p w:rsidR="00170130" w:rsidRPr="00C04BB6" w:rsidRDefault="00170130" w:rsidP="009401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4BB6">
        <w:rPr>
          <w:rFonts w:ascii="Times New Roman" w:hAnsi="Times New Roman"/>
          <w:b/>
          <w:sz w:val="24"/>
          <w:szCs w:val="24"/>
        </w:rPr>
        <w:t>Критерии оценки контрольного словарного диктанта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32"/>
        <w:gridCol w:w="2505"/>
        <w:gridCol w:w="2506"/>
        <w:gridCol w:w="1994"/>
      </w:tblGrid>
      <w:tr w:rsidR="00170130" w:rsidRPr="006268E8" w:rsidTr="00A0795A">
        <w:tc>
          <w:tcPr>
            <w:tcW w:w="2354" w:type="dxa"/>
          </w:tcPr>
          <w:p w:rsidR="00170130" w:rsidRPr="006268E8" w:rsidRDefault="00170130" w:rsidP="00A079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2888" w:type="dxa"/>
          </w:tcPr>
          <w:p w:rsidR="00170130" w:rsidRPr="006268E8" w:rsidRDefault="00170130" w:rsidP="00A079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2889" w:type="dxa"/>
          </w:tcPr>
          <w:p w:rsidR="00170130" w:rsidRPr="006268E8" w:rsidRDefault="00170130" w:rsidP="00A079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2216" w:type="dxa"/>
          </w:tcPr>
          <w:p w:rsidR="00170130" w:rsidRPr="006268E8" w:rsidRDefault="00170130" w:rsidP="00A079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68E8">
              <w:rPr>
                <w:rFonts w:ascii="Times New Roman" w:hAnsi="Times New Roman"/>
                <w:b/>
                <w:sz w:val="24"/>
                <w:szCs w:val="24"/>
              </w:rPr>
              <w:t>«2»</w:t>
            </w:r>
          </w:p>
        </w:tc>
      </w:tr>
      <w:tr w:rsidR="00170130" w:rsidRPr="006268E8" w:rsidTr="00A0795A">
        <w:tc>
          <w:tcPr>
            <w:tcW w:w="2354" w:type="dxa"/>
          </w:tcPr>
          <w:p w:rsidR="00170130" w:rsidRPr="006268E8" w:rsidRDefault="00170130" w:rsidP="00A079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Нет ошибок</w:t>
            </w:r>
          </w:p>
        </w:tc>
        <w:tc>
          <w:tcPr>
            <w:tcW w:w="2888" w:type="dxa"/>
          </w:tcPr>
          <w:p w:rsidR="00170130" w:rsidRPr="006268E8" w:rsidRDefault="00170130" w:rsidP="00A079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Допущено 1-2 ошибки</w:t>
            </w:r>
          </w:p>
        </w:tc>
        <w:tc>
          <w:tcPr>
            <w:tcW w:w="2889" w:type="dxa"/>
          </w:tcPr>
          <w:p w:rsidR="00170130" w:rsidRPr="006268E8" w:rsidRDefault="00170130" w:rsidP="00A079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Допущено 3-4 ошибки</w:t>
            </w:r>
          </w:p>
        </w:tc>
        <w:tc>
          <w:tcPr>
            <w:tcW w:w="2216" w:type="dxa"/>
          </w:tcPr>
          <w:p w:rsidR="00170130" w:rsidRPr="006268E8" w:rsidRDefault="00170130" w:rsidP="00A079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8E8">
              <w:rPr>
                <w:rFonts w:ascii="Times New Roman" w:hAnsi="Times New Roman"/>
                <w:sz w:val="24"/>
                <w:szCs w:val="24"/>
              </w:rPr>
              <w:t>Допущено более 5 ошибок</w:t>
            </w:r>
          </w:p>
        </w:tc>
      </w:tr>
    </w:tbl>
    <w:p w:rsidR="00170130" w:rsidRPr="00C04BB6" w:rsidRDefault="00170130" w:rsidP="00940131">
      <w:pPr>
        <w:widowControl w:val="0"/>
        <w:autoSpaceDE w:val="0"/>
        <w:autoSpaceDN w:val="0"/>
        <w:adjustRightInd w:val="0"/>
        <w:spacing w:after="0" w:line="240" w:lineRule="auto"/>
        <w:ind w:left="1065"/>
        <w:jc w:val="both"/>
        <w:rPr>
          <w:rStyle w:val="FontStyle23"/>
          <w:sz w:val="24"/>
          <w:szCs w:val="24"/>
        </w:rPr>
      </w:pPr>
    </w:p>
    <w:p w:rsidR="00170130" w:rsidRPr="00C04BB6" w:rsidRDefault="00170130" w:rsidP="00940131">
      <w:pPr>
        <w:widowControl w:val="0"/>
        <w:autoSpaceDE w:val="0"/>
        <w:autoSpaceDN w:val="0"/>
        <w:adjustRightInd w:val="0"/>
        <w:spacing w:after="0" w:line="240" w:lineRule="auto"/>
        <w:ind w:left="1065"/>
        <w:jc w:val="both"/>
        <w:rPr>
          <w:rStyle w:val="FontStyle23"/>
          <w:sz w:val="24"/>
          <w:szCs w:val="24"/>
        </w:rPr>
      </w:pPr>
      <w:r w:rsidRPr="00C04BB6">
        <w:rPr>
          <w:rStyle w:val="FontStyle23"/>
          <w:sz w:val="24"/>
          <w:szCs w:val="24"/>
        </w:rPr>
        <w:t>Критерии оценки изложений и сочинений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16"/>
        <w:gridCol w:w="4026"/>
        <w:gridCol w:w="3795"/>
      </w:tblGrid>
      <w:tr w:rsidR="00170130" w:rsidRPr="006268E8" w:rsidTr="006268E8">
        <w:trPr>
          <w:trHeight w:val="609"/>
        </w:trPr>
        <w:tc>
          <w:tcPr>
            <w:tcW w:w="8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6268E8">
              <w:rPr>
                <w:rStyle w:val="FontStyle23"/>
                <w:b w:val="0"/>
                <w:sz w:val="24"/>
                <w:szCs w:val="24"/>
              </w:rPr>
              <w:t>ОЦЕНКА</w:t>
            </w:r>
          </w:p>
        </w:tc>
        <w:tc>
          <w:tcPr>
            <w:tcW w:w="4140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6268E8">
              <w:rPr>
                <w:rStyle w:val="FontStyle23"/>
                <w:b w:val="0"/>
                <w:sz w:val="24"/>
                <w:szCs w:val="24"/>
              </w:rPr>
              <w:t>СОДЕРЖАНИЕ И РЕЧЬ</w:t>
            </w:r>
          </w:p>
        </w:tc>
        <w:tc>
          <w:tcPr>
            <w:tcW w:w="3980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6268E8">
              <w:rPr>
                <w:rStyle w:val="FontStyle23"/>
                <w:b w:val="0"/>
                <w:sz w:val="24"/>
                <w:szCs w:val="24"/>
              </w:rPr>
              <w:t>ГРАМОТНОСТЬ</w:t>
            </w:r>
          </w:p>
        </w:tc>
      </w:tr>
      <w:tr w:rsidR="00170130" w:rsidRPr="006268E8" w:rsidTr="006268E8">
        <w:trPr>
          <w:trHeight w:val="609"/>
        </w:trPr>
        <w:tc>
          <w:tcPr>
            <w:tcW w:w="8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Style w:val="FontStyle23"/>
                <w:sz w:val="24"/>
                <w:szCs w:val="24"/>
              </w:rPr>
            </w:pPr>
          </w:p>
          <w:p w:rsidR="00170130" w:rsidRPr="006268E8" w:rsidRDefault="00170130" w:rsidP="006268E8">
            <w:pPr>
              <w:spacing w:after="0" w:line="240" w:lineRule="auto"/>
              <w:jc w:val="both"/>
              <w:rPr>
                <w:rStyle w:val="FontStyle23"/>
                <w:sz w:val="24"/>
                <w:szCs w:val="24"/>
              </w:rPr>
            </w:pPr>
          </w:p>
          <w:p w:rsidR="00170130" w:rsidRPr="006268E8" w:rsidRDefault="00170130" w:rsidP="006268E8">
            <w:pPr>
              <w:spacing w:after="0" w:line="240" w:lineRule="auto"/>
              <w:jc w:val="both"/>
              <w:rPr>
                <w:rStyle w:val="FontStyle23"/>
                <w:sz w:val="24"/>
                <w:szCs w:val="24"/>
              </w:rPr>
            </w:pPr>
          </w:p>
          <w:p w:rsidR="00170130" w:rsidRPr="006268E8" w:rsidRDefault="00170130" w:rsidP="006268E8">
            <w:pPr>
              <w:spacing w:after="0" w:line="240" w:lineRule="auto"/>
              <w:jc w:val="both"/>
              <w:rPr>
                <w:rStyle w:val="FontStyle23"/>
                <w:sz w:val="24"/>
                <w:szCs w:val="24"/>
              </w:rPr>
            </w:pPr>
          </w:p>
          <w:p w:rsidR="00170130" w:rsidRPr="006268E8" w:rsidRDefault="00170130" w:rsidP="006268E8">
            <w:pPr>
              <w:spacing w:after="0" w:line="240" w:lineRule="auto"/>
              <w:jc w:val="both"/>
              <w:rPr>
                <w:rStyle w:val="FontStyle23"/>
                <w:sz w:val="24"/>
                <w:szCs w:val="24"/>
              </w:rPr>
            </w:pPr>
            <w:r w:rsidRPr="006268E8">
              <w:rPr>
                <w:rStyle w:val="FontStyle23"/>
                <w:sz w:val="24"/>
                <w:szCs w:val="24"/>
              </w:rPr>
              <w:t>«5»</w:t>
            </w:r>
          </w:p>
        </w:tc>
        <w:tc>
          <w:tcPr>
            <w:tcW w:w="4140" w:type="dxa"/>
          </w:tcPr>
          <w:p w:rsidR="00170130" w:rsidRPr="006268E8" w:rsidRDefault="00170130" w:rsidP="006268E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6268E8">
              <w:rPr>
                <w:rStyle w:val="FontStyle23"/>
                <w:b w:val="0"/>
                <w:sz w:val="24"/>
                <w:szCs w:val="24"/>
              </w:rPr>
              <w:t>Правильное и последовательное воспроизведение авторского текста (изложение), логически последовательное раскрытие темы.</w:t>
            </w:r>
          </w:p>
          <w:p w:rsidR="00170130" w:rsidRPr="006268E8" w:rsidRDefault="00170130" w:rsidP="006268E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6268E8">
              <w:rPr>
                <w:rStyle w:val="FontStyle23"/>
                <w:b w:val="0"/>
                <w:sz w:val="24"/>
                <w:szCs w:val="24"/>
              </w:rPr>
              <w:t>Отсутствие фактических ошибок. В работе допускается один недочет в содержании и 1-2 речевых недочета.</w:t>
            </w:r>
          </w:p>
          <w:p w:rsidR="00170130" w:rsidRPr="006268E8" w:rsidRDefault="00170130" w:rsidP="006268E8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6268E8">
              <w:rPr>
                <w:rStyle w:val="FontStyle23"/>
                <w:b w:val="0"/>
                <w:sz w:val="24"/>
                <w:szCs w:val="24"/>
              </w:rPr>
              <w:t xml:space="preserve">Богатство словаря. </w:t>
            </w:r>
          </w:p>
        </w:tc>
        <w:tc>
          <w:tcPr>
            <w:tcW w:w="3980" w:type="dxa"/>
          </w:tcPr>
          <w:p w:rsidR="00170130" w:rsidRPr="006268E8" w:rsidRDefault="00170130" w:rsidP="00626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6268E8">
              <w:rPr>
                <w:rStyle w:val="FontStyle23"/>
                <w:b w:val="0"/>
                <w:sz w:val="24"/>
                <w:szCs w:val="24"/>
              </w:rPr>
              <w:t>Отсутствие ошибок как по текущему, так и по предыдущему материалу.</w:t>
            </w:r>
          </w:p>
          <w:p w:rsidR="00170130" w:rsidRPr="006268E8" w:rsidRDefault="00170130" w:rsidP="00626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6268E8">
              <w:rPr>
                <w:rStyle w:val="FontStyle23"/>
                <w:b w:val="0"/>
                <w:sz w:val="24"/>
                <w:szCs w:val="24"/>
              </w:rPr>
              <w:t>Допускается один недочет.</w:t>
            </w:r>
          </w:p>
        </w:tc>
      </w:tr>
      <w:tr w:rsidR="00170130" w:rsidRPr="006268E8" w:rsidTr="006268E8">
        <w:trPr>
          <w:trHeight w:val="609"/>
        </w:trPr>
        <w:tc>
          <w:tcPr>
            <w:tcW w:w="8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Style w:val="FontStyle23"/>
                <w:b w:val="0"/>
                <w:sz w:val="24"/>
                <w:szCs w:val="24"/>
              </w:rPr>
            </w:pPr>
          </w:p>
          <w:p w:rsidR="00170130" w:rsidRPr="006268E8" w:rsidRDefault="00170130" w:rsidP="006268E8">
            <w:pPr>
              <w:spacing w:after="0" w:line="240" w:lineRule="auto"/>
              <w:jc w:val="both"/>
              <w:rPr>
                <w:rStyle w:val="FontStyle23"/>
                <w:b w:val="0"/>
                <w:sz w:val="24"/>
                <w:szCs w:val="24"/>
              </w:rPr>
            </w:pPr>
          </w:p>
          <w:p w:rsidR="00170130" w:rsidRPr="006268E8" w:rsidRDefault="00170130" w:rsidP="006268E8">
            <w:pPr>
              <w:spacing w:after="0" w:line="240" w:lineRule="auto"/>
              <w:jc w:val="both"/>
              <w:rPr>
                <w:rStyle w:val="FontStyle23"/>
                <w:b w:val="0"/>
                <w:sz w:val="24"/>
                <w:szCs w:val="24"/>
              </w:rPr>
            </w:pPr>
          </w:p>
          <w:p w:rsidR="00170130" w:rsidRPr="006268E8" w:rsidRDefault="00170130" w:rsidP="006268E8">
            <w:pPr>
              <w:spacing w:after="0" w:line="240" w:lineRule="auto"/>
              <w:jc w:val="both"/>
              <w:rPr>
                <w:rStyle w:val="FontStyle23"/>
                <w:sz w:val="24"/>
                <w:szCs w:val="24"/>
              </w:rPr>
            </w:pPr>
            <w:r w:rsidRPr="006268E8">
              <w:rPr>
                <w:rStyle w:val="FontStyle23"/>
                <w:sz w:val="24"/>
                <w:szCs w:val="24"/>
              </w:rPr>
              <w:t>«4»</w:t>
            </w:r>
          </w:p>
        </w:tc>
        <w:tc>
          <w:tcPr>
            <w:tcW w:w="4140" w:type="dxa"/>
          </w:tcPr>
          <w:p w:rsidR="00170130" w:rsidRPr="006268E8" w:rsidRDefault="00170130" w:rsidP="006268E8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6268E8">
              <w:rPr>
                <w:rStyle w:val="FontStyle23"/>
                <w:b w:val="0"/>
                <w:sz w:val="24"/>
                <w:szCs w:val="24"/>
              </w:rPr>
              <w:t>Содержание в основном соответствует теме</w:t>
            </w:r>
          </w:p>
          <w:p w:rsidR="00170130" w:rsidRPr="006268E8" w:rsidRDefault="00170130" w:rsidP="006268E8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6268E8">
              <w:rPr>
                <w:rStyle w:val="FontStyle23"/>
                <w:b w:val="0"/>
                <w:sz w:val="24"/>
                <w:szCs w:val="24"/>
              </w:rPr>
              <w:t>Незначительные нарушения логики изложения материала.</w:t>
            </w:r>
          </w:p>
          <w:p w:rsidR="00170130" w:rsidRPr="006268E8" w:rsidRDefault="00170130" w:rsidP="006268E8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6268E8">
              <w:rPr>
                <w:rStyle w:val="FontStyle23"/>
                <w:b w:val="0"/>
                <w:sz w:val="24"/>
                <w:szCs w:val="24"/>
              </w:rPr>
              <w:t>В целом в работе допускается 2 недочета в содержании и 3-4 речевых недочета.</w:t>
            </w:r>
          </w:p>
        </w:tc>
        <w:tc>
          <w:tcPr>
            <w:tcW w:w="3980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6268E8">
              <w:rPr>
                <w:rStyle w:val="FontStyle23"/>
                <w:b w:val="0"/>
                <w:sz w:val="24"/>
                <w:szCs w:val="24"/>
              </w:rPr>
              <w:t xml:space="preserve">Допускаются не более 2 ошибок или 4 недочетов по пройденному материалу; 2-3 ошибки или 4-6 недочетов по текущему учебному материалу. </w:t>
            </w:r>
          </w:p>
        </w:tc>
      </w:tr>
      <w:tr w:rsidR="00170130" w:rsidRPr="006268E8" w:rsidTr="006268E8">
        <w:trPr>
          <w:trHeight w:val="1966"/>
        </w:trPr>
        <w:tc>
          <w:tcPr>
            <w:tcW w:w="8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Style w:val="FontStyle23"/>
                <w:b w:val="0"/>
                <w:sz w:val="24"/>
                <w:szCs w:val="24"/>
              </w:rPr>
            </w:pPr>
          </w:p>
          <w:p w:rsidR="00170130" w:rsidRPr="006268E8" w:rsidRDefault="00170130" w:rsidP="006268E8">
            <w:pPr>
              <w:spacing w:after="0" w:line="240" w:lineRule="auto"/>
              <w:jc w:val="both"/>
              <w:rPr>
                <w:rStyle w:val="FontStyle23"/>
                <w:b w:val="0"/>
                <w:sz w:val="24"/>
                <w:szCs w:val="24"/>
              </w:rPr>
            </w:pPr>
          </w:p>
          <w:p w:rsidR="00170130" w:rsidRPr="006268E8" w:rsidRDefault="00170130" w:rsidP="006268E8">
            <w:pPr>
              <w:spacing w:after="0" w:line="240" w:lineRule="auto"/>
              <w:jc w:val="both"/>
              <w:rPr>
                <w:rStyle w:val="FontStyle23"/>
                <w:b w:val="0"/>
                <w:sz w:val="24"/>
                <w:szCs w:val="24"/>
              </w:rPr>
            </w:pPr>
          </w:p>
          <w:p w:rsidR="00170130" w:rsidRPr="006268E8" w:rsidRDefault="00170130" w:rsidP="006268E8">
            <w:pPr>
              <w:spacing w:after="0" w:line="240" w:lineRule="auto"/>
              <w:jc w:val="both"/>
              <w:rPr>
                <w:rStyle w:val="FontStyle23"/>
                <w:b w:val="0"/>
                <w:sz w:val="24"/>
                <w:szCs w:val="24"/>
              </w:rPr>
            </w:pPr>
          </w:p>
          <w:p w:rsidR="00170130" w:rsidRPr="006268E8" w:rsidRDefault="00170130" w:rsidP="006268E8">
            <w:pPr>
              <w:spacing w:after="0" w:line="240" w:lineRule="auto"/>
              <w:jc w:val="both"/>
              <w:rPr>
                <w:rStyle w:val="FontStyle23"/>
                <w:sz w:val="24"/>
                <w:szCs w:val="24"/>
              </w:rPr>
            </w:pPr>
            <w:r w:rsidRPr="006268E8">
              <w:rPr>
                <w:rStyle w:val="FontStyle23"/>
                <w:sz w:val="24"/>
                <w:szCs w:val="24"/>
              </w:rPr>
              <w:t>«3»</w:t>
            </w:r>
          </w:p>
        </w:tc>
        <w:tc>
          <w:tcPr>
            <w:tcW w:w="4140" w:type="dxa"/>
          </w:tcPr>
          <w:p w:rsidR="00170130" w:rsidRPr="006268E8" w:rsidRDefault="00170130" w:rsidP="006268E8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6268E8">
              <w:rPr>
                <w:rStyle w:val="FontStyle23"/>
                <w:b w:val="0"/>
                <w:sz w:val="24"/>
                <w:szCs w:val="24"/>
              </w:rPr>
              <w:t>В работе допущены отклонения от темы.</w:t>
            </w:r>
          </w:p>
          <w:p w:rsidR="00170130" w:rsidRPr="006268E8" w:rsidRDefault="00170130" w:rsidP="006268E8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6268E8">
              <w:rPr>
                <w:rStyle w:val="FontStyle23"/>
                <w:b w:val="0"/>
                <w:sz w:val="24"/>
                <w:szCs w:val="24"/>
              </w:rPr>
              <w:t>Допущены отдельные нарушения последовательного изложения.</w:t>
            </w:r>
          </w:p>
          <w:p w:rsidR="00170130" w:rsidRPr="006268E8" w:rsidRDefault="00170130" w:rsidP="006268E8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6268E8">
              <w:rPr>
                <w:rStyle w:val="FontStyle23"/>
                <w:b w:val="0"/>
                <w:sz w:val="24"/>
                <w:szCs w:val="24"/>
              </w:rPr>
              <w:t>Беден словарь, встречается неправильное словоупотребление. В целом в работе допускается не более 4 недочетов в содержании и 5 речевых недочетов.</w:t>
            </w:r>
          </w:p>
        </w:tc>
        <w:tc>
          <w:tcPr>
            <w:tcW w:w="3980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6268E8">
              <w:rPr>
                <w:rStyle w:val="FontStyle23"/>
                <w:b w:val="0"/>
                <w:sz w:val="24"/>
                <w:szCs w:val="24"/>
              </w:rPr>
              <w:t>Допускается не более 3-5 ошибок или 8 недочетов по пройденному материалу; не более 4-6 ошибок или 10 недочетов по текущему учебному материалу.</w:t>
            </w:r>
          </w:p>
        </w:tc>
      </w:tr>
      <w:tr w:rsidR="00170130" w:rsidRPr="006268E8" w:rsidTr="006268E8">
        <w:trPr>
          <w:trHeight w:val="1966"/>
        </w:trPr>
        <w:tc>
          <w:tcPr>
            <w:tcW w:w="834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Style w:val="FontStyle23"/>
                <w:sz w:val="24"/>
                <w:szCs w:val="24"/>
              </w:rPr>
            </w:pPr>
          </w:p>
          <w:p w:rsidR="00170130" w:rsidRPr="006268E8" w:rsidRDefault="00170130" w:rsidP="006268E8">
            <w:pPr>
              <w:spacing w:after="0" w:line="240" w:lineRule="auto"/>
              <w:jc w:val="both"/>
              <w:rPr>
                <w:rStyle w:val="FontStyle23"/>
                <w:sz w:val="24"/>
                <w:szCs w:val="24"/>
              </w:rPr>
            </w:pPr>
          </w:p>
          <w:p w:rsidR="00170130" w:rsidRPr="006268E8" w:rsidRDefault="00170130" w:rsidP="006268E8">
            <w:pPr>
              <w:spacing w:after="0" w:line="240" w:lineRule="auto"/>
              <w:jc w:val="both"/>
              <w:rPr>
                <w:rStyle w:val="FontStyle23"/>
                <w:sz w:val="24"/>
                <w:szCs w:val="24"/>
              </w:rPr>
            </w:pPr>
            <w:r w:rsidRPr="006268E8">
              <w:rPr>
                <w:rStyle w:val="FontStyle23"/>
                <w:sz w:val="24"/>
                <w:szCs w:val="24"/>
              </w:rPr>
              <w:t>«2»</w:t>
            </w:r>
          </w:p>
        </w:tc>
        <w:tc>
          <w:tcPr>
            <w:tcW w:w="4140" w:type="dxa"/>
          </w:tcPr>
          <w:p w:rsidR="00170130" w:rsidRPr="006268E8" w:rsidRDefault="00170130" w:rsidP="006268E8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6268E8">
              <w:rPr>
                <w:rStyle w:val="FontStyle23"/>
                <w:b w:val="0"/>
                <w:sz w:val="24"/>
                <w:szCs w:val="24"/>
              </w:rPr>
              <w:t>Работа не соответствует теме.</w:t>
            </w:r>
          </w:p>
          <w:p w:rsidR="00170130" w:rsidRPr="006268E8" w:rsidRDefault="00170130" w:rsidP="006268E8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6268E8">
              <w:rPr>
                <w:rStyle w:val="FontStyle23"/>
                <w:b w:val="0"/>
                <w:sz w:val="24"/>
                <w:szCs w:val="24"/>
              </w:rPr>
              <w:t>Нарушена последовательность изложения.</w:t>
            </w:r>
          </w:p>
          <w:p w:rsidR="00170130" w:rsidRPr="006268E8" w:rsidRDefault="00170130" w:rsidP="006268E8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6268E8">
              <w:rPr>
                <w:rStyle w:val="FontStyle23"/>
                <w:b w:val="0"/>
                <w:sz w:val="24"/>
                <w:szCs w:val="24"/>
              </w:rPr>
              <w:t>В целом в работе допущено 6 недочетов в содержании и более 7 речевых недочетов.</w:t>
            </w:r>
          </w:p>
        </w:tc>
        <w:tc>
          <w:tcPr>
            <w:tcW w:w="3980" w:type="dxa"/>
          </w:tcPr>
          <w:p w:rsidR="00170130" w:rsidRPr="006268E8" w:rsidRDefault="00170130" w:rsidP="006268E8">
            <w:pPr>
              <w:spacing w:after="0" w:line="240" w:lineRule="auto"/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6268E8">
              <w:rPr>
                <w:rStyle w:val="FontStyle23"/>
                <w:b w:val="0"/>
                <w:sz w:val="24"/>
                <w:szCs w:val="24"/>
              </w:rPr>
              <w:t xml:space="preserve">Имеется более 5 ошибок и 8 недочетов по пройденному материалу; наличие более 6 ошибок и 10 недочетов по текущему учебному материалу. </w:t>
            </w:r>
          </w:p>
        </w:tc>
      </w:tr>
    </w:tbl>
    <w:p w:rsidR="00170130" w:rsidRPr="00C04BB6" w:rsidRDefault="00170130" w:rsidP="0094013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70130" w:rsidRPr="00EB10C9" w:rsidRDefault="00170130" w:rsidP="009401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70130" w:rsidRPr="00EB10C9" w:rsidRDefault="00170130" w:rsidP="00130B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B10C9">
        <w:rPr>
          <w:rFonts w:ascii="Times New Roman" w:hAnsi="Times New Roman"/>
          <w:b/>
          <w:sz w:val="24"/>
          <w:szCs w:val="24"/>
        </w:rPr>
        <w:t>Список литературы:</w:t>
      </w:r>
    </w:p>
    <w:p w:rsidR="00170130" w:rsidRPr="00EB10C9" w:rsidRDefault="00170130" w:rsidP="00130B96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0C9">
        <w:rPr>
          <w:rFonts w:ascii="Times New Roman" w:hAnsi="Times New Roman"/>
          <w:sz w:val="24"/>
          <w:szCs w:val="24"/>
        </w:rPr>
        <w:t>1. Богданова Г. А. Тестовые задания по русскому языку: Г. А. Богданова. -Просвещение, 2005.</w:t>
      </w:r>
    </w:p>
    <w:p w:rsidR="00170130" w:rsidRPr="00EB10C9" w:rsidRDefault="00170130" w:rsidP="00130B96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pacing w:val="-17"/>
          <w:sz w:val="24"/>
          <w:szCs w:val="24"/>
        </w:rPr>
      </w:pPr>
      <w:r w:rsidRPr="00EB10C9">
        <w:rPr>
          <w:rFonts w:ascii="Times New Roman" w:hAnsi="Times New Roman"/>
          <w:sz w:val="24"/>
          <w:szCs w:val="24"/>
        </w:rPr>
        <w:t>2.  Малюшкин А. Б. Тестовые задания для проверки знаний учащихся по русскому языку, А. Б. Малюшкин, Л. Н. Иконницкая. - М.: Сфера, 2006.</w:t>
      </w:r>
    </w:p>
    <w:p w:rsidR="00170130" w:rsidRPr="00EB10C9" w:rsidRDefault="00170130" w:rsidP="00130B96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pacing w:val="-13"/>
          <w:sz w:val="24"/>
          <w:szCs w:val="24"/>
        </w:rPr>
      </w:pPr>
      <w:r w:rsidRPr="00EB10C9">
        <w:rPr>
          <w:rFonts w:ascii="Times New Roman" w:hAnsi="Times New Roman"/>
          <w:sz w:val="24"/>
          <w:szCs w:val="24"/>
        </w:rPr>
        <w:t>3. Михайлова С. Ю. Ключи к орфографии / С. Ю. Михайлова. - М.: Просвещение, 2005.</w:t>
      </w:r>
    </w:p>
    <w:p w:rsidR="00170130" w:rsidRPr="00EB10C9" w:rsidRDefault="00170130" w:rsidP="00130B96">
      <w:pPr>
        <w:shd w:val="clear" w:color="auto" w:fill="FFFFFF"/>
        <w:tabs>
          <w:tab w:val="left" w:pos="778"/>
        </w:tabs>
        <w:spacing w:before="120" w:line="240" w:lineRule="auto"/>
        <w:jc w:val="both"/>
        <w:rPr>
          <w:rFonts w:ascii="Times New Roman" w:hAnsi="Times New Roman"/>
          <w:sz w:val="24"/>
          <w:szCs w:val="24"/>
        </w:rPr>
      </w:pPr>
      <w:r w:rsidRPr="00EB10C9">
        <w:rPr>
          <w:rFonts w:ascii="Times New Roman" w:hAnsi="Times New Roman"/>
          <w:spacing w:val="-18"/>
          <w:sz w:val="24"/>
          <w:szCs w:val="24"/>
        </w:rPr>
        <w:t xml:space="preserve">4. </w:t>
      </w:r>
      <w:r w:rsidRPr="00EB10C9">
        <w:rPr>
          <w:rFonts w:ascii="Times New Roman" w:hAnsi="Times New Roman"/>
          <w:sz w:val="24"/>
          <w:szCs w:val="24"/>
        </w:rPr>
        <w:t>Позднякова А. А. Дидактические материалы по русскому языку к учебнику М. Т. Бажова и др. «Русский язык» / А. А. Позднякова. - М.: Экзамен, 2006.</w:t>
      </w:r>
    </w:p>
    <w:p w:rsidR="00170130" w:rsidRPr="00EB10C9" w:rsidRDefault="00170130" w:rsidP="00130B96">
      <w:pPr>
        <w:shd w:val="clear" w:color="auto" w:fill="FFFFFF"/>
        <w:tabs>
          <w:tab w:val="left" w:pos="763"/>
        </w:tabs>
        <w:spacing w:before="120" w:line="240" w:lineRule="auto"/>
        <w:jc w:val="both"/>
        <w:rPr>
          <w:rFonts w:ascii="Times New Roman" w:hAnsi="Times New Roman"/>
          <w:sz w:val="24"/>
          <w:szCs w:val="24"/>
        </w:rPr>
      </w:pPr>
      <w:r w:rsidRPr="00EB10C9">
        <w:rPr>
          <w:rFonts w:ascii="Times New Roman" w:hAnsi="Times New Roman"/>
          <w:spacing w:val="-18"/>
          <w:sz w:val="24"/>
          <w:szCs w:val="24"/>
        </w:rPr>
        <w:t xml:space="preserve">5. </w:t>
      </w:r>
      <w:r w:rsidRPr="00EB10C9">
        <w:rPr>
          <w:rFonts w:ascii="Times New Roman" w:hAnsi="Times New Roman"/>
          <w:sz w:val="24"/>
          <w:szCs w:val="24"/>
        </w:rPr>
        <w:t>Поникарова Л. А. Русский язык: Морфология в таблицах и заданиях /Л. А. Поникарова, М.: Просвещение, 2004.</w:t>
      </w:r>
    </w:p>
    <w:p w:rsidR="00170130" w:rsidRPr="00EB10C9" w:rsidRDefault="00170130" w:rsidP="00130B96">
      <w:pPr>
        <w:shd w:val="clear" w:color="auto" w:fill="FFFFFF"/>
        <w:tabs>
          <w:tab w:val="left" w:pos="763"/>
        </w:tabs>
        <w:spacing w:before="120" w:line="240" w:lineRule="auto"/>
        <w:jc w:val="both"/>
        <w:rPr>
          <w:rFonts w:ascii="Times New Roman" w:hAnsi="Times New Roman"/>
          <w:sz w:val="24"/>
          <w:szCs w:val="24"/>
        </w:rPr>
      </w:pPr>
      <w:r w:rsidRPr="00EB10C9">
        <w:rPr>
          <w:rFonts w:ascii="Times New Roman" w:hAnsi="Times New Roman"/>
          <w:sz w:val="24"/>
          <w:szCs w:val="24"/>
        </w:rPr>
        <w:t>6. Скорлуповская Е.В., Снетова Г.П. Школьный толковый словарь русского языка с лексико-грамматическими формами.- М., 2000.</w:t>
      </w:r>
    </w:p>
    <w:p w:rsidR="00170130" w:rsidRPr="00EB10C9" w:rsidRDefault="00170130" w:rsidP="00130B96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0C9">
        <w:rPr>
          <w:rFonts w:ascii="Times New Roman" w:hAnsi="Times New Roman"/>
          <w:sz w:val="24"/>
          <w:szCs w:val="24"/>
        </w:rPr>
        <w:t>7. Школьный словарь иностранных слов / Под ред. В.В. Иванова.- М., 1999.</w:t>
      </w:r>
    </w:p>
    <w:p w:rsidR="00170130" w:rsidRPr="00EB10C9" w:rsidRDefault="00170130" w:rsidP="00130B96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0C9">
        <w:rPr>
          <w:rFonts w:ascii="Times New Roman" w:hAnsi="Times New Roman"/>
          <w:sz w:val="24"/>
          <w:szCs w:val="24"/>
        </w:rPr>
        <w:t>8. Фразеологический словарь русского языка / Под ред. А.И. Молоткова</w:t>
      </w:r>
    </w:p>
    <w:p w:rsidR="00170130" w:rsidRPr="00EB10C9" w:rsidRDefault="00170130" w:rsidP="00130B96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0C9">
        <w:rPr>
          <w:rFonts w:ascii="Times New Roman" w:hAnsi="Times New Roman"/>
          <w:sz w:val="24"/>
          <w:szCs w:val="24"/>
        </w:rPr>
        <w:t>9. Скворцов Л.И. Культура русской речи. Словарь – справочник.- М, 2003;</w:t>
      </w:r>
    </w:p>
    <w:p w:rsidR="00170130" w:rsidRPr="00EB10C9" w:rsidRDefault="00170130" w:rsidP="00130B96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10C9">
        <w:rPr>
          <w:rFonts w:ascii="Times New Roman" w:hAnsi="Times New Roman"/>
          <w:sz w:val="24"/>
          <w:szCs w:val="24"/>
        </w:rPr>
        <w:t>10. Милославский И.Г. Культура речи и русская грамматика.- М, 2002;</w:t>
      </w:r>
    </w:p>
    <w:p w:rsidR="00170130" w:rsidRPr="00EB10C9" w:rsidRDefault="00170130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0130" w:rsidRPr="00EB10C9" w:rsidRDefault="00170130" w:rsidP="002838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10C9">
        <w:rPr>
          <w:rFonts w:ascii="Times New Roman" w:hAnsi="Times New Roman"/>
          <w:sz w:val="24"/>
          <w:szCs w:val="24"/>
        </w:rPr>
        <w:t>11.Русский язык и литература. 5-9 классы: творческие упражнения к урокам развития речи / сост. О.А. Хорт, Г.С. Шамшина. – Волгоград: Учитель, 2008</w:t>
      </w:r>
    </w:p>
    <w:p w:rsidR="00170130" w:rsidRPr="00EB10C9" w:rsidRDefault="00170130" w:rsidP="00283803">
      <w:pPr>
        <w:pStyle w:val="a0"/>
      </w:pPr>
    </w:p>
    <w:p w:rsidR="00170130" w:rsidRPr="00EB10C9" w:rsidRDefault="00170130" w:rsidP="002838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10C9">
        <w:rPr>
          <w:rFonts w:ascii="Times New Roman" w:hAnsi="Times New Roman"/>
          <w:sz w:val="24"/>
          <w:szCs w:val="24"/>
        </w:rPr>
        <w:t>12.Диктанты по русскому языку для средней и старшей школы (5-11 классы): Учебное пособие. – М.: «Издательство Астрель», «Издательство АСТ», 2000</w:t>
      </w:r>
    </w:p>
    <w:p w:rsidR="00170130" w:rsidRPr="00EB10C9" w:rsidRDefault="00170130" w:rsidP="00283803">
      <w:pPr>
        <w:pStyle w:val="a0"/>
      </w:pPr>
    </w:p>
    <w:p w:rsidR="00170130" w:rsidRPr="00EB10C9" w:rsidRDefault="00170130" w:rsidP="002838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10C9">
        <w:rPr>
          <w:rFonts w:ascii="Times New Roman" w:hAnsi="Times New Roman"/>
          <w:sz w:val="24"/>
          <w:szCs w:val="24"/>
        </w:rPr>
        <w:t>13.Изложения с элементами сочинения: 5-9 кл..: Кн для учителя / Е.К. Францман. – М.: Просвещение, 1999</w:t>
      </w:r>
    </w:p>
    <w:p w:rsidR="00170130" w:rsidRPr="00EB10C9" w:rsidRDefault="00170130" w:rsidP="00EB10C9">
      <w:pPr>
        <w:pStyle w:val="a"/>
      </w:pPr>
    </w:p>
    <w:p w:rsidR="00170130" w:rsidRPr="00EB10C9" w:rsidRDefault="00170130" w:rsidP="00EB10C9">
      <w:pPr>
        <w:pStyle w:val="a"/>
      </w:pPr>
      <w:r w:rsidRPr="00EB10C9">
        <w:t>14.Сборник текстов для изложений с лингвистическим анализом: 5-9 кл.: Кн. Для учителя / В.И. Капмнос. Н.Н. Сергеева, М.С. Соловейчик. Л.Л. Новоселова. –М.: Просвещение, 2001</w:t>
      </w:r>
    </w:p>
    <w:p w:rsidR="00170130" w:rsidRPr="00EB10C9" w:rsidRDefault="00170130" w:rsidP="00EB10C9">
      <w:pPr>
        <w:pStyle w:val="a"/>
      </w:pPr>
    </w:p>
    <w:p w:rsidR="00170130" w:rsidRPr="00EB10C9" w:rsidRDefault="00170130" w:rsidP="00EB10C9">
      <w:pPr>
        <w:pStyle w:val="a"/>
      </w:pPr>
      <w:r w:rsidRPr="00EB10C9">
        <w:t>15.Космарская И.В., Руденко А.К. Русский язык. Синтаксис и пунктуация в тестах. 8-9 класс. – М.: Аквариум, 2002</w:t>
      </w:r>
    </w:p>
    <w:p w:rsidR="00170130" w:rsidRPr="00EB10C9" w:rsidRDefault="00170130" w:rsidP="00EB10C9">
      <w:pPr>
        <w:pStyle w:val="a"/>
      </w:pPr>
    </w:p>
    <w:p w:rsidR="00170130" w:rsidRPr="00EB10C9" w:rsidRDefault="00170130" w:rsidP="00EB10C9">
      <w:pPr>
        <w:pStyle w:val="a"/>
      </w:pPr>
      <w:r w:rsidRPr="00EB10C9">
        <w:t>16.Русский язык. 5-9 классы: тесты для текущего и обобщающего контроля / авт.-сост. Н.Ф. Ромашина. – Волгоград: Учитель, 2008</w:t>
      </w:r>
    </w:p>
    <w:p w:rsidR="00170130" w:rsidRPr="00EB10C9" w:rsidRDefault="00170130" w:rsidP="00EB10C9">
      <w:pPr>
        <w:pStyle w:val="a"/>
      </w:pPr>
    </w:p>
    <w:p w:rsidR="00170130" w:rsidRPr="00EB10C9" w:rsidRDefault="00170130" w:rsidP="00EB10C9">
      <w:pPr>
        <w:pStyle w:val="a"/>
      </w:pPr>
      <w:r w:rsidRPr="00EB10C9">
        <w:t>17.Деловое письмо Г. Х. Ахбарова. Т. О. Скиргайло. – М.: Просвещение, 2005. – (Библиотека учителя русского языка).</w:t>
      </w:r>
    </w:p>
    <w:p w:rsidR="00170130" w:rsidRPr="00EB10C9" w:rsidRDefault="00170130" w:rsidP="00EB10C9">
      <w:pPr>
        <w:pStyle w:val="a"/>
      </w:pPr>
    </w:p>
    <w:p w:rsidR="00170130" w:rsidRPr="00EB10C9" w:rsidRDefault="00170130" w:rsidP="00EB10C9">
      <w:pPr>
        <w:pStyle w:val="a"/>
      </w:pPr>
      <w:r w:rsidRPr="00EB10C9">
        <w:t>18.Сочинения различных жанров в старших классах / Т.А. Калганова. – М.: посвещение, 2004</w:t>
      </w:r>
    </w:p>
    <w:p w:rsidR="00170130" w:rsidRPr="00EB10C9" w:rsidRDefault="00170130" w:rsidP="00EB10C9">
      <w:pPr>
        <w:pStyle w:val="a"/>
      </w:pPr>
      <w:r w:rsidRPr="00EB10C9">
        <w:t>19.Русский язык. Сборник упражнений и диктантов: Для школьников / Д.Э. Розенталь. – М.: Оникс: Мир и образование, 2005</w:t>
      </w:r>
    </w:p>
    <w:p w:rsidR="00170130" w:rsidRPr="00EB10C9" w:rsidRDefault="00170130" w:rsidP="00EB10C9">
      <w:pPr>
        <w:pStyle w:val="a"/>
      </w:pPr>
    </w:p>
    <w:p w:rsidR="00170130" w:rsidRPr="00EB10C9" w:rsidRDefault="00170130" w:rsidP="00EB10C9">
      <w:pPr>
        <w:pStyle w:val="a"/>
      </w:pPr>
      <w:r w:rsidRPr="00EB10C9">
        <w:t>20.Ожегов С.И.и Шведова Н.Ю. Толковый словарь русского языка: 80 000 слов и фразеологических выражений / Российская академия наук. Институт русского языка им. В.В. Виноградова. – М.: Азбуковник, 1999</w:t>
      </w:r>
    </w:p>
    <w:p w:rsidR="00170130" w:rsidRPr="00EB10C9" w:rsidRDefault="00170130" w:rsidP="00EB10C9">
      <w:pPr>
        <w:pStyle w:val="a"/>
      </w:pPr>
    </w:p>
    <w:p w:rsidR="00170130" w:rsidRPr="00EB10C9" w:rsidRDefault="00170130" w:rsidP="00EB10C9">
      <w:pPr>
        <w:pStyle w:val="a"/>
      </w:pPr>
      <w:r w:rsidRPr="00EB10C9">
        <w:t>21.Федорова Т.Л., Щеглова О.А. Этимологический словарь русского языка. – М.: Лад-Ком, 2008</w:t>
      </w:r>
    </w:p>
    <w:p w:rsidR="00170130" w:rsidRPr="00EB10C9" w:rsidRDefault="00170130" w:rsidP="00EB10C9">
      <w:pPr>
        <w:pStyle w:val="a"/>
      </w:pPr>
    </w:p>
    <w:p w:rsidR="00170130" w:rsidRPr="00EB10C9" w:rsidRDefault="00170130" w:rsidP="00EB10C9">
      <w:pPr>
        <w:pStyle w:val="a"/>
      </w:pPr>
      <w:r w:rsidRPr="00EB10C9">
        <w:t>22.Фразеологический словарь русского языка. (Авторский коллектив: проф. И.В. Федосов, канд. ф.н. А.Н. Лапицкий). – М.: Лад-Ком, 2007</w:t>
      </w:r>
    </w:p>
    <w:p w:rsidR="00170130" w:rsidRPr="00EB10C9" w:rsidRDefault="00170130" w:rsidP="00EB10C9">
      <w:pPr>
        <w:pStyle w:val="a"/>
      </w:pPr>
    </w:p>
    <w:p w:rsidR="00170130" w:rsidRPr="00EB10C9" w:rsidRDefault="00170130" w:rsidP="00EB10C9">
      <w:pPr>
        <w:pStyle w:val="a"/>
      </w:pPr>
      <w:r w:rsidRPr="00EB10C9">
        <w:t>23.Федорова Т.Л., Щеглова О.А. Словообразовательный словарь русского языка. – М.: Лад-Ком, 2008</w:t>
      </w:r>
    </w:p>
    <w:p w:rsidR="00170130" w:rsidRPr="00EB10C9" w:rsidRDefault="00170130" w:rsidP="00EB10C9">
      <w:pPr>
        <w:pStyle w:val="Default"/>
      </w:pPr>
    </w:p>
    <w:p w:rsidR="00170130" w:rsidRPr="00EB10C9" w:rsidRDefault="00170130" w:rsidP="00EB10C9">
      <w:pPr>
        <w:pStyle w:val="a"/>
      </w:pPr>
      <w:r w:rsidRPr="00EB10C9">
        <w:t>24.Словарь-справочник по культуре речи для школьников  / сост. А.А. Евтюгина, И.В.Родионова, И.К. Миронова. – Екатеринбург: У-Фактория, 2004</w:t>
      </w:r>
    </w:p>
    <w:p w:rsidR="00170130" w:rsidRPr="00EB10C9" w:rsidRDefault="00170130" w:rsidP="00EB10C9">
      <w:pPr>
        <w:pStyle w:val="Default"/>
      </w:pPr>
    </w:p>
    <w:p w:rsidR="00170130" w:rsidRPr="00EB10C9" w:rsidRDefault="00170130" w:rsidP="00EB10C9">
      <w:pPr>
        <w:pStyle w:val="a"/>
      </w:pPr>
      <w:r w:rsidRPr="00EB10C9">
        <w:t>25.Штудинер М.А. Словарь образцового русского ударения. М.: Айрис-пресс, 2004</w:t>
      </w:r>
    </w:p>
    <w:p w:rsidR="00170130" w:rsidRPr="00283803" w:rsidRDefault="00170130" w:rsidP="009401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170130" w:rsidRPr="00283803" w:rsidSect="007841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D1535"/>
    <w:multiLevelType w:val="hybridMultilevel"/>
    <w:tmpl w:val="EFA2C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D22A1"/>
    <w:multiLevelType w:val="hybridMultilevel"/>
    <w:tmpl w:val="5D16B1C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5B01CC"/>
    <w:multiLevelType w:val="hybridMultilevel"/>
    <w:tmpl w:val="84DC677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E0FAC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1E14A7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">
    <w:nsid w:val="14C57075"/>
    <w:multiLevelType w:val="hybridMultilevel"/>
    <w:tmpl w:val="12B0344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1D963753"/>
    <w:multiLevelType w:val="hybridMultilevel"/>
    <w:tmpl w:val="5D448FA8"/>
    <w:lvl w:ilvl="0" w:tplc="4DE0FAC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6042C3"/>
    <w:multiLevelType w:val="hybridMultilevel"/>
    <w:tmpl w:val="09BCA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1C6A2E"/>
    <w:multiLevelType w:val="hybridMultilevel"/>
    <w:tmpl w:val="E70C3462"/>
    <w:lvl w:ilvl="0" w:tplc="B7DAB958">
      <w:start w:val="1"/>
      <w:numFmt w:val="decimal"/>
      <w:lvlText w:val="%1."/>
      <w:lvlJc w:val="left"/>
      <w:pPr>
        <w:tabs>
          <w:tab w:val="num" w:pos="1005"/>
        </w:tabs>
        <w:ind w:left="1005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8E92D8A"/>
    <w:multiLevelType w:val="hybridMultilevel"/>
    <w:tmpl w:val="60FC1F1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49C7C3D"/>
    <w:multiLevelType w:val="hybridMultilevel"/>
    <w:tmpl w:val="A87E67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AA331E3"/>
    <w:multiLevelType w:val="hybridMultilevel"/>
    <w:tmpl w:val="2D56C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1CB25EE"/>
    <w:multiLevelType w:val="hybridMultilevel"/>
    <w:tmpl w:val="B2282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30303C"/>
    <w:multiLevelType w:val="hybridMultilevel"/>
    <w:tmpl w:val="4D4E34BA"/>
    <w:lvl w:ilvl="0" w:tplc="4DE0FAC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CF14ED"/>
    <w:multiLevelType w:val="hybridMultilevel"/>
    <w:tmpl w:val="0E542ED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0114038"/>
    <w:multiLevelType w:val="hybridMultilevel"/>
    <w:tmpl w:val="E9B67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334C4D"/>
    <w:multiLevelType w:val="hybridMultilevel"/>
    <w:tmpl w:val="B53094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7E3F2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769B70DD"/>
    <w:multiLevelType w:val="hybridMultilevel"/>
    <w:tmpl w:val="D13A48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9563CE7"/>
    <w:multiLevelType w:val="hybridMultilevel"/>
    <w:tmpl w:val="B4F48C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4"/>
  </w:num>
  <w:num w:numId="6">
    <w:abstractNumId w:val="1"/>
  </w:num>
  <w:num w:numId="7">
    <w:abstractNumId w:val="8"/>
  </w:num>
  <w:num w:numId="8">
    <w:abstractNumId w:val="2"/>
  </w:num>
  <w:num w:numId="9">
    <w:abstractNumId w:val="5"/>
  </w:num>
  <w:num w:numId="10">
    <w:abstractNumId w:val="12"/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7"/>
  </w:num>
  <w:num w:numId="14">
    <w:abstractNumId w:val="17"/>
  </w:num>
  <w:num w:numId="15">
    <w:abstractNumId w:val="9"/>
  </w:num>
  <w:num w:numId="16">
    <w:abstractNumId w:val="6"/>
  </w:num>
  <w:num w:numId="17">
    <w:abstractNumId w:val="0"/>
  </w:num>
  <w:num w:numId="18">
    <w:abstractNumId w:val="3"/>
  </w:num>
  <w:num w:numId="19">
    <w:abstractNumId w:val="16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6B22"/>
    <w:rsid w:val="00051254"/>
    <w:rsid w:val="00052DB7"/>
    <w:rsid w:val="000655F2"/>
    <w:rsid w:val="00130B96"/>
    <w:rsid w:val="0014796E"/>
    <w:rsid w:val="001556AF"/>
    <w:rsid w:val="00170130"/>
    <w:rsid w:val="0019684B"/>
    <w:rsid w:val="001A42CF"/>
    <w:rsid w:val="001D325B"/>
    <w:rsid w:val="001D77F4"/>
    <w:rsid w:val="001E65C9"/>
    <w:rsid w:val="001F18F4"/>
    <w:rsid w:val="00241D44"/>
    <w:rsid w:val="00283803"/>
    <w:rsid w:val="00292928"/>
    <w:rsid w:val="00293265"/>
    <w:rsid w:val="002A2D7A"/>
    <w:rsid w:val="002C2E0A"/>
    <w:rsid w:val="002F5AD4"/>
    <w:rsid w:val="003C216C"/>
    <w:rsid w:val="003D4C42"/>
    <w:rsid w:val="00480156"/>
    <w:rsid w:val="004E678E"/>
    <w:rsid w:val="00505C5B"/>
    <w:rsid w:val="005C2699"/>
    <w:rsid w:val="006268E8"/>
    <w:rsid w:val="00702EA3"/>
    <w:rsid w:val="00720A0D"/>
    <w:rsid w:val="007348E0"/>
    <w:rsid w:val="0078419E"/>
    <w:rsid w:val="00804348"/>
    <w:rsid w:val="00847FEE"/>
    <w:rsid w:val="008F6B22"/>
    <w:rsid w:val="00940131"/>
    <w:rsid w:val="00952FA6"/>
    <w:rsid w:val="00956EA3"/>
    <w:rsid w:val="0096581B"/>
    <w:rsid w:val="00991CD6"/>
    <w:rsid w:val="00991FE6"/>
    <w:rsid w:val="009A1306"/>
    <w:rsid w:val="00A02DC5"/>
    <w:rsid w:val="00A0795A"/>
    <w:rsid w:val="00A46371"/>
    <w:rsid w:val="00AB68EE"/>
    <w:rsid w:val="00B12634"/>
    <w:rsid w:val="00C04BB6"/>
    <w:rsid w:val="00C50867"/>
    <w:rsid w:val="00C55DD8"/>
    <w:rsid w:val="00CE343C"/>
    <w:rsid w:val="00D239B7"/>
    <w:rsid w:val="00EB10C9"/>
    <w:rsid w:val="00EB3A26"/>
    <w:rsid w:val="00F30C35"/>
    <w:rsid w:val="00F668B9"/>
    <w:rsid w:val="00FE4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19E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47FEE"/>
  </w:style>
  <w:style w:type="table" w:styleId="TableGrid">
    <w:name w:val="Table Grid"/>
    <w:basedOn w:val="TableNormal"/>
    <w:uiPriority w:val="99"/>
    <w:rsid w:val="0094013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7">
    <w:name w:val="Font Style17"/>
    <w:basedOn w:val="DefaultParagraphFont"/>
    <w:uiPriority w:val="99"/>
    <w:rsid w:val="0094013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8">
    <w:name w:val="Font Style18"/>
    <w:basedOn w:val="DefaultParagraphFont"/>
    <w:uiPriority w:val="99"/>
    <w:rsid w:val="00940131"/>
    <w:rPr>
      <w:rFonts w:ascii="Times New Roman" w:hAnsi="Times New Roman" w:cs="Times New Roman"/>
      <w:sz w:val="18"/>
      <w:szCs w:val="18"/>
    </w:rPr>
  </w:style>
  <w:style w:type="character" w:customStyle="1" w:styleId="FontStyle11">
    <w:name w:val="Font Style11"/>
    <w:basedOn w:val="DefaultParagraphFont"/>
    <w:uiPriority w:val="99"/>
    <w:rsid w:val="00940131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3">
    <w:name w:val="Font Style13"/>
    <w:basedOn w:val="DefaultParagraphFont"/>
    <w:uiPriority w:val="99"/>
    <w:rsid w:val="00940131"/>
    <w:rPr>
      <w:rFonts w:ascii="Times New Roman" w:hAnsi="Times New Roman" w:cs="Times New Roman"/>
      <w:sz w:val="18"/>
      <w:szCs w:val="18"/>
    </w:rPr>
  </w:style>
  <w:style w:type="character" w:customStyle="1" w:styleId="FontStyle14">
    <w:name w:val="Font Style14"/>
    <w:basedOn w:val="DefaultParagraphFont"/>
    <w:uiPriority w:val="99"/>
    <w:rsid w:val="0094013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9">
    <w:name w:val="Font Style19"/>
    <w:basedOn w:val="DefaultParagraphFont"/>
    <w:uiPriority w:val="99"/>
    <w:rsid w:val="00940131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basedOn w:val="DefaultParagraphFont"/>
    <w:uiPriority w:val="99"/>
    <w:rsid w:val="00940131"/>
    <w:rPr>
      <w:rFonts w:ascii="Times New Roman" w:hAnsi="Times New Roman" w:cs="Times New Roman"/>
      <w:b/>
      <w:bCs/>
      <w:sz w:val="18"/>
      <w:szCs w:val="18"/>
    </w:rPr>
  </w:style>
  <w:style w:type="paragraph" w:styleId="ListParagraph">
    <w:name w:val="List Paragraph"/>
    <w:basedOn w:val="Normal"/>
    <w:uiPriority w:val="99"/>
    <w:qFormat/>
    <w:rsid w:val="00940131"/>
    <w:pPr>
      <w:ind w:left="720"/>
      <w:contextualSpacing/>
    </w:pPr>
  </w:style>
  <w:style w:type="paragraph" w:customStyle="1" w:styleId="Default">
    <w:name w:val="Default"/>
    <w:uiPriority w:val="99"/>
    <w:rsid w:val="0094013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">
    <w:name w:val="......."/>
    <w:basedOn w:val="Default"/>
    <w:next w:val="Default"/>
    <w:uiPriority w:val="99"/>
    <w:rsid w:val="00940131"/>
    <w:rPr>
      <w:color w:val="auto"/>
    </w:rPr>
  </w:style>
  <w:style w:type="paragraph" w:customStyle="1" w:styleId="a0">
    <w:name w:val="Абзац списка"/>
    <w:basedOn w:val="Normal"/>
    <w:uiPriority w:val="99"/>
    <w:rsid w:val="00283803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numbering" w:styleId="111111">
    <w:name w:val="Outline List 2"/>
    <w:basedOn w:val="NoList"/>
    <w:uiPriority w:val="99"/>
    <w:semiHidden/>
    <w:unhideWhenUsed/>
    <w:rsid w:val="007907FF"/>
    <w:pPr>
      <w:numPr>
        <w:numId w:val="1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199</TotalTime>
  <Pages>47</Pages>
  <Words>16341</Words>
  <Characters>-32766</Characters>
  <Application>Microsoft Office Outlook</Application>
  <DocSecurity>0</DocSecurity>
  <Lines>0</Lines>
  <Paragraphs>0</Paragraphs>
  <ScaleCrop>false</ScaleCrop>
  <Company>Alex(Soft)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Desaster</dc:creator>
  <cp:keywords/>
  <dc:description/>
  <cp:lastModifiedBy>Admin</cp:lastModifiedBy>
  <cp:revision>8</cp:revision>
  <dcterms:created xsi:type="dcterms:W3CDTF">2014-09-26T06:03:00Z</dcterms:created>
  <dcterms:modified xsi:type="dcterms:W3CDTF">2014-09-26T13:16:00Z</dcterms:modified>
</cp:coreProperties>
</file>